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618"/>
        <w:gridCol w:w="2484"/>
        <w:gridCol w:w="1557"/>
      </w:tblGrid>
      <w:tr w:rsidR="00783D59" w:rsidRPr="00CC781D" w14:paraId="30460138" w14:textId="77777777" w:rsidTr="000838C3">
        <w:trPr>
          <w:gridAfter w:val="2"/>
          <w:wAfter w:w="4041" w:type="dxa"/>
          <w:cantSplit/>
          <w:trHeight w:val="457"/>
        </w:trPr>
        <w:tc>
          <w:tcPr>
            <w:tcW w:w="5949" w:type="dxa"/>
            <w:gridSpan w:val="2"/>
            <w:vAlign w:val="center"/>
          </w:tcPr>
          <w:p w14:paraId="594B13DE" w14:textId="04383115" w:rsidR="005F28A5" w:rsidRPr="006A04BF" w:rsidRDefault="00783D59" w:rsidP="0063471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A04BF">
              <w:rPr>
                <w:rFonts w:ascii="Arial" w:hAnsi="Arial" w:cs="Arial"/>
                <w:b/>
                <w:sz w:val="20"/>
                <w:szCs w:val="20"/>
              </w:rPr>
              <w:t>Fecha:</w:t>
            </w:r>
            <w:r w:rsidR="00A917F9" w:rsidRPr="006A0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2299">
              <w:rPr>
                <w:rFonts w:ascii="Arial" w:hAnsi="Arial" w:cs="Arial"/>
                <w:b/>
                <w:sz w:val="20"/>
                <w:szCs w:val="20"/>
              </w:rPr>
              <w:t>FEBRERO 16 DE 2026</w:t>
            </w:r>
          </w:p>
        </w:tc>
      </w:tr>
      <w:tr w:rsidR="00A34E8A" w:rsidRPr="00CC781D" w14:paraId="6A719140" w14:textId="77777777" w:rsidTr="000838C3">
        <w:trPr>
          <w:cantSplit/>
          <w:trHeight w:val="429"/>
        </w:trPr>
        <w:tc>
          <w:tcPr>
            <w:tcW w:w="9990" w:type="dxa"/>
            <w:gridSpan w:val="4"/>
            <w:vAlign w:val="center"/>
          </w:tcPr>
          <w:p w14:paraId="08A98575" w14:textId="54B8ED24" w:rsidR="00A34E8A" w:rsidRPr="006A04BF" w:rsidRDefault="003A4FD0" w:rsidP="00634714">
            <w:pPr>
              <w:spacing w:after="120"/>
              <w:ind w:right="-360"/>
              <w:rPr>
                <w:rFonts w:ascii="Arial" w:hAnsi="Arial" w:cs="Arial"/>
                <w:b/>
                <w:sz w:val="20"/>
                <w:szCs w:val="20"/>
              </w:rPr>
            </w:pPr>
            <w:r w:rsidRPr="006A04B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F4AFD0" wp14:editId="76469C4C">
                      <wp:simplePos x="0" y="0"/>
                      <wp:positionH relativeFrom="column">
                        <wp:posOffset>6410325</wp:posOffset>
                      </wp:positionH>
                      <wp:positionV relativeFrom="paragraph">
                        <wp:posOffset>-1270</wp:posOffset>
                      </wp:positionV>
                      <wp:extent cx="109855" cy="155575"/>
                      <wp:effectExtent l="0" t="0" r="23495" b="15875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55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E69B4" w14:textId="77777777" w:rsidR="0042733A" w:rsidRDefault="006A7348" w:rsidP="0042733A">
                                  <w:r>
                                    <w:t>xxx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F4AF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504.75pt;margin-top:-.1pt;width:8.65pt;height:1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">
                      <v:textbox>
                        <w:txbxContent>
                          <w:p w14:paraId="590E69B4" w14:textId="77777777" w:rsidR="0042733A" w:rsidRDefault="006A7348" w:rsidP="0042733A">
                            <w:r>
                              <w:t>xxx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8A5" w:rsidRPr="006A04B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E09B699" wp14:editId="45DA41D9">
                      <wp:simplePos x="0" y="0"/>
                      <wp:positionH relativeFrom="column">
                        <wp:posOffset>4090670</wp:posOffset>
                      </wp:positionH>
                      <wp:positionV relativeFrom="paragraph">
                        <wp:posOffset>-73660</wp:posOffset>
                      </wp:positionV>
                      <wp:extent cx="302895" cy="266700"/>
                      <wp:effectExtent l="10160" t="7620" r="10795" b="1143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89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EB8A28" w14:textId="77777777" w:rsidR="0042733A" w:rsidRDefault="00A917F9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09B699" id="Text Box 4" o:spid="_x0000_s1027" type="#_x0000_t202" style="position:absolute;margin-left:322.1pt;margin-top:-5.8pt;width:23.8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">
                      <v:textbox>
                        <w:txbxContent>
                          <w:p w14:paraId="47EB8A28" w14:textId="77777777" w:rsidR="0042733A" w:rsidRDefault="00A917F9"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34E8A" w:rsidRPr="006A04BF">
              <w:rPr>
                <w:rFonts w:ascii="Arial" w:hAnsi="Arial" w:cs="Arial"/>
                <w:b/>
                <w:sz w:val="20"/>
                <w:szCs w:val="20"/>
              </w:rPr>
              <w:t>CONTRATO PRESTACIÓN DE SERVICIOS:</w:t>
            </w:r>
            <w:r w:rsidR="00A5587C" w:rsidRPr="006A0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34E8A" w:rsidRPr="006A04BF">
              <w:rPr>
                <w:rFonts w:ascii="Arial" w:hAnsi="Arial" w:cs="Arial"/>
                <w:b/>
                <w:sz w:val="20"/>
                <w:szCs w:val="20"/>
              </w:rPr>
              <w:t>PROFESIONALES</w:t>
            </w:r>
            <w:r w:rsidR="002F59EE" w:rsidRPr="006A04BF">
              <w:rPr>
                <w:rFonts w:ascii="Arial" w:hAnsi="Arial" w:cs="Arial"/>
                <w:b/>
                <w:sz w:val="20"/>
                <w:szCs w:val="20"/>
              </w:rPr>
              <w:t xml:space="preserve">         DE APOYO A LA </w:t>
            </w:r>
            <w:r w:rsidR="005A4142" w:rsidRPr="006A04BF">
              <w:rPr>
                <w:rFonts w:ascii="Arial" w:hAnsi="Arial" w:cs="Arial"/>
                <w:b/>
                <w:sz w:val="20"/>
                <w:szCs w:val="20"/>
              </w:rPr>
              <w:t>GESTIÓN</w:t>
            </w:r>
            <w:r w:rsidR="00A34E8A" w:rsidRPr="006A0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34E8A" w:rsidRPr="00CC781D" w14:paraId="7862B30A" w14:textId="77777777" w:rsidTr="000838C3">
        <w:trPr>
          <w:cantSplit/>
          <w:trHeight w:val="421"/>
        </w:trPr>
        <w:tc>
          <w:tcPr>
            <w:tcW w:w="9990" w:type="dxa"/>
            <w:gridSpan w:val="4"/>
            <w:vAlign w:val="center"/>
          </w:tcPr>
          <w:p w14:paraId="557158A6" w14:textId="35B7E9C2" w:rsidR="00A34E8A" w:rsidRPr="00352299" w:rsidRDefault="00513887" w:rsidP="00352299">
            <w:pPr>
              <w:rPr>
                <w:rFonts w:ascii="Arial" w:hAnsi="Arial" w:cs="Arial"/>
                <w:sz w:val="22"/>
                <w:szCs w:val="22"/>
              </w:rPr>
            </w:pPr>
            <w:r w:rsidRPr="006A04BF">
              <w:rPr>
                <w:rFonts w:ascii="Arial" w:hAnsi="Arial" w:cs="Arial"/>
                <w:b/>
                <w:sz w:val="20"/>
                <w:szCs w:val="20"/>
              </w:rPr>
              <w:t>Contrato N</w:t>
            </w:r>
            <w:r w:rsidR="009E25C2" w:rsidRPr="006A04BF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6A04B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0F5B34" w:rsidRPr="006A0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2299" w:rsidRPr="00352299">
              <w:rPr>
                <w:rFonts w:ascii="Arial" w:hAnsi="Arial" w:cs="Arial"/>
                <w:b/>
                <w:sz w:val="20"/>
                <w:szCs w:val="20"/>
              </w:rPr>
              <w:t>1.410-19.13-4908 de 18 de enero de 2026</w:t>
            </w:r>
          </w:p>
        </w:tc>
      </w:tr>
      <w:tr w:rsidR="00CC781D" w:rsidRPr="00CC781D" w14:paraId="06BFB3C4" w14:textId="77777777" w:rsidTr="000838C3">
        <w:trPr>
          <w:trHeight w:hRule="exact" w:val="454"/>
        </w:trPr>
        <w:tc>
          <w:tcPr>
            <w:tcW w:w="9990" w:type="dxa"/>
            <w:gridSpan w:val="4"/>
            <w:vAlign w:val="center"/>
          </w:tcPr>
          <w:p w14:paraId="7D7B858F" w14:textId="77777777" w:rsidR="00CC781D" w:rsidRPr="006A04BF" w:rsidRDefault="00CC781D" w:rsidP="0063471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4BF">
              <w:rPr>
                <w:rFonts w:ascii="Arial" w:hAnsi="Arial" w:cs="Arial"/>
                <w:b/>
                <w:sz w:val="20"/>
                <w:szCs w:val="20"/>
              </w:rPr>
              <w:t>DATOS PLAN DE DESARROLLO</w:t>
            </w:r>
          </w:p>
        </w:tc>
      </w:tr>
      <w:tr w:rsidR="00932529" w:rsidRPr="00CC781D" w14:paraId="5D1F49E8" w14:textId="77777777" w:rsidTr="006A04BF">
        <w:trPr>
          <w:trHeight w:hRule="exact" w:val="3505"/>
        </w:trPr>
        <w:tc>
          <w:tcPr>
            <w:tcW w:w="9990" w:type="dxa"/>
            <w:gridSpan w:val="4"/>
            <w:vAlign w:val="center"/>
          </w:tcPr>
          <w:p w14:paraId="7897922C" w14:textId="77777777" w:rsidR="00352299" w:rsidRPr="00E05075" w:rsidRDefault="00352299" w:rsidP="00352299">
            <w:pPr>
              <w:ind w:hanging="2"/>
              <w:rPr>
                <w:rFonts w:ascii="Arial" w:eastAsia="Arial" w:hAnsi="Arial" w:cs="Arial"/>
                <w:b/>
                <w:sz w:val="20"/>
                <w:szCs w:val="20"/>
                <w:lang w:val="es-CO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META DE RESULTADO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2430F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41009 – Reducir a 47 la tasa de homicidios por cada 100.000 habitantes durante el periodo de gobierno</w:t>
            </w:r>
          </w:p>
          <w:p w14:paraId="69CF8F14" w14:textId="77777777" w:rsidR="00352299" w:rsidRDefault="00352299" w:rsidP="00352299">
            <w:pPr>
              <w:ind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SUBPROGRAMA: 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4100901 - Convivencia y Seguridad Ciudadana</w:t>
            </w:r>
          </w:p>
          <w:p w14:paraId="5AB0DE16" w14:textId="77777777" w:rsidR="00352299" w:rsidRDefault="00352299" w:rsidP="00352299">
            <w:pPr>
              <w:ind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META PRODUCTO: 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MP4100901044501026 – Elaborar 2 documentos de seguimiento a los planes estratégicos en materia de seguridad, convivencia ciudadana y derechos humanos anualmente</w:t>
            </w:r>
          </w:p>
          <w:p w14:paraId="4E44DA71" w14:textId="77777777" w:rsidR="00352299" w:rsidRPr="002430F8" w:rsidRDefault="00352299" w:rsidP="00352299">
            <w:pPr>
              <w:ind w:leftChars="-1" w:hangingChars="1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PROYECTO: 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Fortalecimiento de la capacidad institucional para la gestión y evaluación de planes de convivencia, seguridad y derechos humanos en el  Valle del Cauca</w:t>
            </w:r>
          </w:p>
          <w:p w14:paraId="427D02D5" w14:textId="77777777" w:rsidR="00352299" w:rsidRPr="00E05075" w:rsidRDefault="00352299" w:rsidP="00352299">
            <w:pPr>
              <w:ind w:hanging="2"/>
              <w:rPr>
                <w:rFonts w:ascii="Arial" w:eastAsia="Arial" w:hAnsi="Arial" w:cs="Arial"/>
                <w:b/>
                <w:sz w:val="20"/>
                <w:szCs w:val="20"/>
                <w:lang w:val="es-CO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LINEA ESTRATEGICA: </w:t>
            </w:r>
            <w:r w:rsidRPr="003D5C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4 </w:t>
            </w:r>
            <w:r w:rsidRPr="003D5C6C">
              <w:rPr>
                <w:rFonts w:ascii="Segoe UI Symbol" w:eastAsia="Arial" w:hAnsi="Segoe UI Symbol" w:cs="Segoe UI Symbol"/>
                <w:b/>
                <w:bCs/>
                <w:sz w:val="20"/>
                <w:szCs w:val="20"/>
              </w:rPr>
              <w:t>⁠</w:t>
            </w:r>
            <w:r w:rsidRPr="003D5C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 Valle territorio de Vida</w:t>
            </w:r>
          </w:p>
          <w:p w14:paraId="50E280CA" w14:textId="77777777" w:rsidR="00352299" w:rsidRPr="00E05075" w:rsidRDefault="00352299" w:rsidP="00352299">
            <w:pPr>
              <w:ind w:hanging="2"/>
              <w:rPr>
                <w:rFonts w:ascii="Arial" w:eastAsia="Arial" w:hAnsi="Arial" w:cs="Arial"/>
                <w:b/>
                <w:sz w:val="20"/>
                <w:szCs w:val="20"/>
                <w:lang w:val="es-CO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PROGRAMA</w:t>
            </w:r>
            <w:r w:rsidRPr="00E05075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3D5C6C">
              <w:rPr>
                <w:rFonts w:ascii="Arial" w:eastAsia="Arial" w:hAnsi="Arial" w:cs="Arial"/>
                <w:b/>
                <w:sz w:val="20"/>
                <w:szCs w:val="20"/>
              </w:rPr>
              <w:t>41 - Valle Seguro</w:t>
            </w:r>
          </w:p>
          <w:p w14:paraId="1C73B64D" w14:textId="77777777" w:rsidR="00352299" w:rsidRDefault="00352299" w:rsidP="00352299">
            <w:pPr>
              <w:ind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05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OBJETIVO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GENERAL</w:t>
            </w:r>
            <w:r w:rsidRPr="00E05075"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Controlar los delitos de alto impacto y la vulneración de derechos en el Departamento del Valle del Cauca</w:t>
            </w:r>
          </w:p>
          <w:p w14:paraId="49C67264" w14:textId="6F7C48B6" w:rsidR="00932529" w:rsidRPr="00352299" w:rsidRDefault="00352299" w:rsidP="00352299">
            <w:pPr>
              <w:ind w:leftChars="-1" w:hangingChars="1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OBJETIVOS ESPECIFICOS: 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Mejorar el monitoreo, control y seguimiento del Plan Integral de Seguridad y Convivencia Ciudadana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2430F8">
              <w:rPr>
                <w:rFonts w:ascii="Arial" w:eastAsia="Arial" w:hAnsi="Arial" w:cs="Arial"/>
                <w:b/>
                <w:sz w:val="20"/>
                <w:szCs w:val="20"/>
              </w:rPr>
              <w:t>Departamental</w:t>
            </w:r>
          </w:p>
        </w:tc>
      </w:tr>
      <w:tr w:rsidR="000838C3" w:rsidRPr="00CC781D" w14:paraId="64D9BE09" w14:textId="77777777" w:rsidTr="000838C3">
        <w:trPr>
          <w:trHeight w:val="431"/>
        </w:trPr>
        <w:tc>
          <w:tcPr>
            <w:tcW w:w="9990" w:type="dxa"/>
            <w:gridSpan w:val="4"/>
            <w:vAlign w:val="center"/>
          </w:tcPr>
          <w:p w14:paraId="2FE44FE5" w14:textId="77777777" w:rsidR="000838C3" w:rsidRPr="00BA04FD" w:rsidRDefault="000838C3" w:rsidP="000838C3">
            <w:pPr>
              <w:autoSpaceDE w:val="0"/>
              <w:autoSpaceDN w:val="0"/>
              <w:adjustRightInd w:val="0"/>
              <w:spacing w:after="120"/>
              <w:ind w:left="3540" w:hanging="35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04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INFORME DE ACTIVIDADES </w:t>
            </w:r>
          </w:p>
        </w:tc>
      </w:tr>
      <w:tr w:rsidR="000838C3" w:rsidRPr="00CC781D" w14:paraId="197A9F9A" w14:textId="77777777" w:rsidTr="000838C3">
        <w:trPr>
          <w:cantSplit/>
          <w:trHeight w:val="405"/>
        </w:trPr>
        <w:tc>
          <w:tcPr>
            <w:tcW w:w="3331" w:type="dxa"/>
            <w:vAlign w:val="center"/>
          </w:tcPr>
          <w:p w14:paraId="7FE10075" w14:textId="293DEFA0" w:rsidR="000838C3" w:rsidRDefault="00147E8A" w:rsidP="00147E8A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838C3" w:rsidRPr="00975046">
              <w:rPr>
                <w:rFonts w:ascii="Arial" w:hAnsi="Arial" w:cs="Arial"/>
                <w:b/>
                <w:sz w:val="20"/>
                <w:szCs w:val="20"/>
              </w:rPr>
              <w:t>ACTIVIDAD CONTRACTUAL</w:t>
            </w:r>
          </w:p>
        </w:tc>
        <w:tc>
          <w:tcPr>
            <w:tcW w:w="5102" w:type="dxa"/>
            <w:gridSpan w:val="2"/>
            <w:vAlign w:val="center"/>
          </w:tcPr>
          <w:p w14:paraId="75DB9883" w14:textId="204C242D" w:rsidR="000838C3" w:rsidRDefault="000838C3" w:rsidP="000838C3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04FD">
              <w:rPr>
                <w:rFonts w:ascii="Arial" w:hAnsi="Arial" w:cs="Arial"/>
                <w:b/>
                <w:sz w:val="22"/>
                <w:szCs w:val="22"/>
              </w:rPr>
              <w:t>DESCRIPCIÓN EJECUCIÓN DE LA ACTIVIDAD</w:t>
            </w:r>
          </w:p>
        </w:tc>
        <w:tc>
          <w:tcPr>
            <w:tcW w:w="1557" w:type="dxa"/>
            <w:vAlign w:val="center"/>
          </w:tcPr>
          <w:p w14:paraId="378F8F56" w14:textId="241494F6" w:rsidR="000838C3" w:rsidRDefault="000838C3" w:rsidP="000838C3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688">
              <w:rPr>
                <w:rFonts w:ascii="Arial" w:hAnsi="Arial" w:cs="Arial"/>
                <w:b/>
                <w:bCs/>
                <w:sz w:val="20"/>
                <w:szCs w:val="20"/>
              </w:rPr>
              <w:t>RELACIÓN DE EVIDENCIA</w:t>
            </w:r>
          </w:p>
        </w:tc>
      </w:tr>
      <w:tr w:rsidR="000838C3" w:rsidRPr="00CC781D" w14:paraId="76DD2766" w14:textId="77777777" w:rsidTr="000838C3">
        <w:trPr>
          <w:cantSplit/>
          <w:trHeight w:val="405"/>
        </w:trPr>
        <w:tc>
          <w:tcPr>
            <w:tcW w:w="3331" w:type="dxa"/>
            <w:vAlign w:val="center"/>
          </w:tcPr>
          <w:p w14:paraId="0A396E3D" w14:textId="3F086C44" w:rsidR="00282655" w:rsidRPr="005D7724" w:rsidRDefault="005D7724" w:rsidP="00282655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sz w:val="18"/>
                <w:szCs w:val="20"/>
              </w:rPr>
            </w:pPr>
            <w:r w:rsidRPr="005D7724">
              <w:rPr>
                <w:sz w:val="18"/>
                <w:szCs w:val="20"/>
              </w:rPr>
              <w:t xml:space="preserve">ACTIVIDAD 1 </w:t>
            </w:r>
            <w:r w:rsidR="00282655" w:rsidRPr="005D7724">
              <w:rPr>
                <w:sz w:val="18"/>
                <w:szCs w:val="20"/>
              </w:rPr>
              <w:t>Realizar la proyección de actas, oficios y documentos en general relacionados con el Fortalecimiento de los mecanismos de planeación, seguimiento y control de planes y programas para la territorialización de políticas y protocolos en el marco de la convivencia y la seguridad ciudadana del Valle del Cauca.</w:t>
            </w:r>
          </w:p>
          <w:p w14:paraId="4930BB39" w14:textId="458142B7" w:rsidR="000838C3" w:rsidRPr="005D7724" w:rsidRDefault="000838C3" w:rsidP="000838C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102" w:type="dxa"/>
            <w:gridSpan w:val="2"/>
            <w:vAlign w:val="center"/>
          </w:tcPr>
          <w:p w14:paraId="5C8A8CA1" w14:textId="366B108F" w:rsidR="00352299" w:rsidRPr="00D62E5D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Brindé</w:t>
            </w:r>
            <w:r w:rsidRPr="00E556A4">
              <w:rPr>
                <w:rFonts w:ascii="Arial" w:hAnsi="Arial" w:cs="Arial"/>
                <w:sz w:val="20"/>
                <w:szCs w:val="20"/>
              </w:rPr>
              <w:t xml:space="preserve"> apoyo en la elaboración y proyección de </w:t>
            </w:r>
            <w:r w:rsidRPr="00D62E5D">
              <w:rPr>
                <w:rFonts w:ascii="Arial" w:hAnsi="Arial" w:cs="Arial"/>
                <w:sz w:val="20"/>
                <w:szCs w:val="20"/>
                <w:lang w:val="es-CO"/>
              </w:rPr>
              <w:t xml:space="preserve">traslado petición elevada por la señora CAROLINA LOAIZA, </w:t>
            </w:r>
            <w:r w:rsidRPr="00D62E5D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consistente en pedir el traslado de su esposo policía adscrito a la DEVAL. </w:t>
            </w:r>
            <w:r w:rsidRPr="00D62E5D">
              <w:rPr>
                <w:rFonts w:ascii="Arial" w:hAnsi="Arial" w:cs="Arial"/>
                <w:sz w:val="20"/>
                <w:szCs w:val="20"/>
                <w:lang w:val="es-CO"/>
              </w:rPr>
              <w:t>Radicado 2026009252</w:t>
            </w:r>
          </w:p>
          <w:p w14:paraId="4A41F56C" w14:textId="77777777" w:rsidR="00352299" w:rsidRPr="00E556A4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left="1440" w:right="57"/>
              <w:rPr>
                <w:rFonts w:ascii="Arial" w:hAnsi="Arial" w:cs="Arial"/>
                <w:sz w:val="20"/>
                <w:szCs w:val="20"/>
              </w:rPr>
            </w:pPr>
          </w:p>
          <w:p w14:paraId="5F711084" w14:textId="404DC5F9" w:rsidR="00352299" w:rsidRPr="00AB0D65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Brindé</w:t>
            </w:r>
            <w:r w:rsidRPr="00E556A4">
              <w:rPr>
                <w:rFonts w:ascii="Arial" w:hAnsi="Arial" w:cs="Arial"/>
                <w:sz w:val="20"/>
                <w:szCs w:val="20"/>
              </w:rPr>
              <w:t xml:space="preserve"> apoyo en la elaboración y proyección de </w:t>
            </w:r>
            <w:r>
              <w:rPr>
                <w:rFonts w:ascii="Arial" w:hAnsi="Arial" w:cs="Arial"/>
                <w:bCs/>
                <w:sz w:val="20"/>
                <w:szCs w:val="20"/>
                <w:lang w:val="es-CO"/>
              </w:rPr>
              <w:t>r</w:t>
            </w:r>
            <w:r w:rsidRPr="00AB0D65">
              <w:rPr>
                <w:rFonts w:ascii="Arial" w:hAnsi="Arial" w:cs="Arial"/>
                <w:bCs/>
                <w:sz w:val="20"/>
                <w:szCs w:val="20"/>
                <w:lang w:val="es-CO"/>
              </w:rPr>
              <w:t>espuesta informa</w:t>
            </w:r>
            <w:r>
              <w:rPr>
                <w:rFonts w:ascii="Arial" w:hAnsi="Arial" w:cs="Arial"/>
                <w:bCs/>
                <w:sz w:val="20"/>
                <w:szCs w:val="20"/>
                <w:lang w:val="es-CO"/>
              </w:rPr>
              <w:t>ndo</w:t>
            </w:r>
            <w:r w:rsidRPr="00AB0D65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traslado </w:t>
            </w:r>
            <w:r w:rsidRPr="00AB0D65">
              <w:rPr>
                <w:rFonts w:ascii="Arial" w:hAnsi="Arial" w:cs="Arial"/>
                <w:sz w:val="20"/>
                <w:szCs w:val="20"/>
                <w:lang w:val="es-CO"/>
              </w:rPr>
              <w:t xml:space="preserve">petición elevada por la señora CAROLINA LOAIZA, </w:t>
            </w:r>
            <w:r w:rsidRPr="00AB0D65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consistente en pedir el traslado de su esposo policía adscrito a la DEVAL. </w:t>
            </w:r>
            <w:r w:rsidRPr="00AB0D65">
              <w:rPr>
                <w:rFonts w:ascii="Arial" w:hAnsi="Arial" w:cs="Arial"/>
                <w:sz w:val="20"/>
                <w:szCs w:val="20"/>
                <w:lang w:val="es-CO"/>
              </w:rPr>
              <w:t>Radicado 2026009252</w:t>
            </w:r>
          </w:p>
          <w:p w14:paraId="0F938175" w14:textId="77777777" w:rsidR="00352299" w:rsidRPr="00E556A4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rPr>
                <w:rFonts w:ascii="Arial" w:hAnsi="Arial" w:cs="Arial"/>
                <w:sz w:val="20"/>
                <w:szCs w:val="20"/>
              </w:rPr>
            </w:pPr>
          </w:p>
          <w:p w14:paraId="28DA0F64" w14:textId="4E5C4352" w:rsidR="00352299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Brindé</w:t>
            </w:r>
            <w:r w:rsidRPr="00E556A4">
              <w:rPr>
                <w:rFonts w:ascii="Arial" w:hAnsi="Arial" w:cs="Arial"/>
                <w:sz w:val="20"/>
                <w:szCs w:val="20"/>
              </w:rPr>
              <w:t xml:space="preserve"> apoyo en la elaboración y proyección de </w:t>
            </w:r>
            <w:r w:rsidRPr="00AB0D65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Respuesta informa traslado de petición </w:t>
            </w:r>
            <w:r w:rsidRPr="00AB0D65">
              <w:rPr>
                <w:rFonts w:ascii="Arial" w:hAnsi="Arial" w:cs="Arial"/>
                <w:sz w:val="20"/>
                <w:szCs w:val="20"/>
                <w:lang w:val="es-CO"/>
              </w:rPr>
              <w:t xml:space="preserve">a la Subdirección De Inspección, Vigilancia Y Control De Entidades Sin Ánimo De Lucro, de la Gobernación del Valle del Cauca. Radicado 2026002715 </w:t>
            </w:r>
          </w:p>
          <w:p w14:paraId="508D3769" w14:textId="77777777" w:rsidR="00352299" w:rsidRPr="00E556A4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549386F1" w14:textId="69B31F2C" w:rsidR="00352299" w:rsidRPr="00AB0D65" w:rsidRDefault="00352299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Brindé</w:t>
            </w:r>
            <w:r w:rsidRPr="00E556A4">
              <w:rPr>
                <w:rFonts w:ascii="Arial" w:hAnsi="Arial" w:cs="Arial"/>
                <w:sz w:val="20"/>
                <w:szCs w:val="20"/>
              </w:rPr>
              <w:t xml:space="preserve"> apoyo en la elaboración y proyección de </w:t>
            </w:r>
            <w:r w:rsidRPr="00AB0D65">
              <w:rPr>
                <w:rFonts w:ascii="Arial" w:hAnsi="Arial" w:cs="Arial"/>
                <w:sz w:val="20"/>
                <w:szCs w:val="20"/>
                <w:lang w:val="es-CO"/>
              </w:rPr>
              <w:t xml:space="preserve">traslado petición elevada por el INGENIO PROVIDENCIA, </w:t>
            </w:r>
            <w:r w:rsidRPr="00AB0D65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consistente en poner en conocimiento la situación de presunto incumplimiento de obligaciones estatutarias y administrativas por parte de la corporación CORRECREAR. </w:t>
            </w:r>
            <w:r w:rsidRPr="00AB0D65">
              <w:rPr>
                <w:rFonts w:ascii="Arial" w:hAnsi="Arial" w:cs="Arial"/>
                <w:sz w:val="20"/>
                <w:szCs w:val="20"/>
                <w:lang w:val="es-CO"/>
              </w:rPr>
              <w:t>Radicado 2026002715</w:t>
            </w:r>
          </w:p>
          <w:p w14:paraId="6D8B44EF" w14:textId="429D8740" w:rsidR="000838C3" w:rsidRPr="005D7724" w:rsidRDefault="000838C3" w:rsidP="00352299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6F504E6A" w14:textId="2DDCC69C" w:rsidR="005D7724" w:rsidRPr="005D7724" w:rsidRDefault="005D7724" w:rsidP="005D7724">
            <w:pPr>
              <w:pStyle w:val="TableParagraph"/>
              <w:tabs>
                <w:tab w:val="left" w:pos="778"/>
              </w:tabs>
              <w:spacing w:before="11" w:line="230" w:lineRule="auto"/>
              <w:ind w:right="57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</w:pPr>
            <w:r w:rsidRPr="005D7724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 xml:space="preserve"> </w:t>
            </w:r>
            <w:r w:rsidR="00352299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</w:rPr>
              <w:t>VER ANEXOS</w:t>
            </w:r>
          </w:p>
        </w:tc>
      </w:tr>
    </w:tbl>
    <w:p w14:paraId="32A7EB2F" w14:textId="77777777" w:rsidR="005D7724" w:rsidRDefault="005D7724" w:rsidP="006A04BF">
      <w:pPr>
        <w:rPr>
          <w:rFonts w:ascii="Arial" w:hAnsi="Arial" w:cs="Arial"/>
          <w:sz w:val="20"/>
          <w:szCs w:val="20"/>
        </w:rPr>
      </w:pPr>
      <w:bookmarkStart w:id="0" w:name="_Hlk195163686"/>
    </w:p>
    <w:p w14:paraId="77DA8236" w14:textId="77777777" w:rsidR="005D7724" w:rsidRDefault="005D7724" w:rsidP="006A04BF">
      <w:pPr>
        <w:rPr>
          <w:rFonts w:ascii="Arial" w:hAnsi="Arial" w:cs="Arial"/>
          <w:sz w:val="20"/>
          <w:szCs w:val="20"/>
        </w:rPr>
      </w:pPr>
    </w:p>
    <w:p w14:paraId="7E3CB1DC" w14:textId="77777777" w:rsidR="005D7724" w:rsidRDefault="005D7724" w:rsidP="006A04BF">
      <w:pPr>
        <w:rPr>
          <w:rFonts w:ascii="Arial" w:hAnsi="Arial" w:cs="Arial"/>
          <w:sz w:val="20"/>
          <w:szCs w:val="20"/>
        </w:rPr>
      </w:pPr>
    </w:p>
    <w:p w14:paraId="482DD6DA" w14:textId="77777777" w:rsidR="005D7724" w:rsidRDefault="005D7724" w:rsidP="006A04BF">
      <w:pPr>
        <w:rPr>
          <w:rFonts w:ascii="Arial" w:hAnsi="Arial" w:cs="Arial"/>
          <w:sz w:val="20"/>
          <w:szCs w:val="20"/>
        </w:rPr>
      </w:pPr>
    </w:p>
    <w:bookmarkEnd w:id="0"/>
    <w:p w14:paraId="0E070DD5" w14:textId="77777777" w:rsidR="00352299" w:rsidRDefault="00352299" w:rsidP="003522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se anexa planilla de SS no. </w:t>
      </w:r>
      <w:r w:rsidRPr="00AC3F7B">
        <w:rPr>
          <w:rFonts w:ascii="Arial" w:hAnsi="Arial" w:cs="Arial"/>
          <w:sz w:val="22"/>
          <w:szCs w:val="22"/>
        </w:rPr>
        <w:t>9497536114</w:t>
      </w:r>
      <w:r>
        <w:rPr>
          <w:rFonts w:ascii="Arial" w:hAnsi="Arial" w:cs="Arial"/>
          <w:sz w:val="22"/>
          <w:szCs w:val="22"/>
        </w:rPr>
        <w:t xml:space="preserve"> con ref de pago no. </w:t>
      </w:r>
      <w:r w:rsidRPr="00AC3F7B">
        <w:rPr>
          <w:rFonts w:ascii="Arial" w:hAnsi="Arial" w:cs="Arial"/>
          <w:sz w:val="22"/>
          <w:szCs w:val="22"/>
        </w:rPr>
        <w:t>2095577830</w:t>
      </w:r>
      <w:r>
        <w:rPr>
          <w:rFonts w:ascii="Arial" w:hAnsi="Arial" w:cs="Arial"/>
          <w:sz w:val="22"/>
          <w:szCs w:val="22"/>
        </w:rPr>
        <w:t xml:space="preserve"> del mes de ENERO de 2026 operador aportes en línea </w:t>
      </w:r>
    </w:p>
    <w:p w14:paraId="4771BB5E" w14:textId="77777777" w:rsidR="00932529" w:rsidRPr="006A04BF" w:rsidRDefault="00932529" w:rsidP="00676567">
      <w:pPr>
        <w:jc w:val="both"/>
        <w:rPr>
          <w:rFonts w:ascii="Arial" w:hAnsi="Arial" w:cs="Arial"/>
          <w:sz w:val="20"/>
          <w:szCs w:val="20"/>
        </w:rPr>
      </w:pPr>
    </w:p>
    <w:p w14:paraId="2D66DCD0" w14:textId="4F1A0F30" w:rsidR="002740E2" w:rsidRPr="006A04BF" w:rsidRDefault="002740E2" w:rsidP="00634714">
      <w:pPr>
        <w:pStyle w:val="Sinespaciado"/>
        <w:spacing w:after="120"/>
        <w:jc w:val="both"/>
        <w:rPr>
          <w:rFonts w:ascii="Arial" w:hAnsi="Arial" w:cs="Arial"/>
          <w:sz w:val="20"/>
          <w:szCs w:val="20"/>
        </w:rPr>
      </w:pPr>
      <w:r w:rsidRPr="006A04BF">
        <w:rPr>
          <w:rFonts w:ascii="Arial" w:hAnsi="Arial" w:cs="Arial"/>
          <w:sz w:val="20"/>
          <w:szCs w:val="20"/>
        </w:rPr>
        <w:t>Para constancia de lo anterior, se firma en Cali Valle del Cauca el</w:t>
      </w:r>
      <w:r w:rsidR="00352299">
        <w:rPr>
          <w:rFonts w:ascii="Arial" w:hAnsi="Arial" w:cs="Arial"/>
          <w:sz w:val="20"/>
          <w:szCs w:val="20"/>
        </w:rPr>
        <w:t xml:space="preserve"> 16 DE FEBRERO DE 2026.</w:t>
      </w:r>
    </w:p>
    <w:p w14:paraId="386F876F" w14:textId="77777777" w:rsidR="00811620" w:rsidRPr="006A04BF" w:rsidRDefault="00811620" w:rsidP="00634714">
      <w:pPr>
        <w:spacing w:after="120"/>
        <w:rPr>
          <w:rFonts w:ascii="Arial" w:hAnsi="Arial" w:cs="Arial"/>
          <w:sz w:val="8"/>
          <w:szCs w:val="8"/>
          <w:lang w:val="es-CO"/>
        </w:rPr>
      </w:pPr>
    </w:p>
    <w:p w14:paraId="1B7B37FB" w14:textId="77777777" w:rsidR="00C013ED" w:rsidRPr="006A04BF" w:rsidRDefault="00C013ED" w:rsidP="00634714">
      <w:pPr>
        <w:spacing w:after="120"/>
        <w:ind w:left="-284" w:firstLine="284"/>
        <w:rPr>
          <w:rFonts w:ascii="Arial" w:hAnsi="Arial" w:cs="Arial"/>
          <w:sz w:val="20"/>
          <w:szCs w:val="20"/>
        </w:rPr>
      </w:pPr>
      <w:r w:rsidRPr="006A04BF">
        <w:rPr>
          <w:rFonts w:ascii="Arial" w:hAnsi="Arial" w:cs="Arial"/>
          <w:sz w:val="20"/>
          <w:szCs w:val="20"/>
        </w:rPr>
        <w:t>Firma:</w:t>
      </w:r>
      <w:r w:rsidR="004C6396" w:rsidRPr="006A04BF">
        <w:rPr>
          <w:rFonts w:ascii="Arial" w:hAnsi="Arial" w:cs="Arial"/>
          <w:sz w:val="20"/>
          <w:szCs w:val="20"/>
        </w:rPr>
        <w:t xml:space="preserve">    </w:t>
      </w:r>
      <w:r w:rsidRPr="006A04BF">
        <w:rPr>
          <w:rFonts w:ascii="Arial" w:hAnsi="Arial" w:cs="Arial"/>
          <w:sz w:val="20"/>
          <w:szCs w:val="20"/>
        </w:rPr>
        <w:t>___________________________</w:t>
      </w:r>
    </w:p>
    <w:p w14:paraId="611F6835" w14:textId="686B55F9" w:rsidR="00C013ED" w:rsidRPr="006A04BF" w:rsidRDefault="00D25FA4" w:rsidP="00634714">
      <w:pPr>
        <w:spacing w:after="120"/>
        <w:ind w:left="-284" w:firstLine="284"/>
        <w:rPr>
          <w:rFonts w:ascii="Arial" w:hAnsi="Arial" w:cs="Arial"/>
          <w:sz w:val="20"/>
          <w:szCs w:val="20"/>
        </w:rPr>
      </w:pPr>
      <w:r w:rsidRPr="006A04BF">
        <w:rPr>
          <w:rFonts w:ascii="Arial" w:hAnsi="Arial" w:cs="Arial"/>
          <w:sz w:val="20"/>
          <w:szCs w:val="20"/>
        </w:rPr>
        <w:t>Nombre</w:t>
      </w:r>
      <w:r w:rsidR="00B85FD0" w:rsidRPr="006A04BF">
        <w:rPr>
          <w:rFonts w:ascii="Arial" w:hAnsi="Arial" w:cs="Arial"/>
          <w:sz w:val="20"/>
          <w:szCs w:val="20"/>
        </w:rPr>
        <w:t>:</w:t>
      </w:r>
      <w:r w:rsidR="00FA4391" w:rsidRPr="006A04BF">
        <w:rPr>
          <w:rFonts w:ascii="Arial" w:hAnsi="Arial" w:cs="Arial"/>
          <w:sz w:val="20"/>
          <w:szCs w:val="20"/>
        </w:rPr>
        <w:t xml:space="preserve"> </w:t>
      </w:r>
      <w:r w:rsidR="003862B9" w:rsidRPr="006A04BF">
        <w:rPr>
          <w:rFonts w:ascii="Arial" w:hAnsi="Arial" w:cs="Arial"/>
          <w:sz w:val="20"/>
          <w:szCs w:val="20"/>
        </w:rPr>
        <w:t>DARIO LEON LOPEZ FONTAL</w:t>
      </w:r>
      <w:r w:rsidRPr="006A04B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</w:p>
    <w:p w14:paraId="6D18C5AC" w14:textId="2B0275FF" w:rsidR="00932529" w:rsidRDefault="00E0215B" w:rsidP="005D7724">
      <w:pPr>
        <w:ind w:left="-284" w:firstLine="284"/>
        <w:rPr>
          <w:rFonts w:ascii="Arial" w:hAnsi="Arial" w:cs="Arial"/>
          <w:sz w:val="20"/>
          <w:szCs w:val="20"/>
        </w:rPr>
      </w:pPr>
      <w:r w:rsidRPr="006A04BF">
        <w:rPr>
          <w:rFonts w:ascii="Arial" w:hAnsi="Arial" w:cs="Arial"/>
          <w:sz w:val="20"/>
          <w:szCs w:val="20"/>
        </w:rPr>
        <w:t>C.C.</w:t>
      </w:r>
      <w:r w:rsidR="00FA4391" w:rsidRPr="006A04BF">
        <w:rPr>
          <w:rFonts w:ascii="Arial" w:hAnsi="Arial" w:cs="Arial"/>
          <w:sz w:val="20"/>
          <w:szCs w:val="20"/>
        </w:rPr>
        <w:t xml:space="preserve"> </w:t>
      </w:r>
      <w:r w:rsidR="003862B9" w:rsidRPr="006A04BF">
        <w:rPr>
          <w:rFonts w:ascii="Arial" w:hAnsi="Arial" w:cs="Arial"/>
          <w:sz w:val="20"/>
          <w:szCs w:val="20"/>
        </w:rPr>
        <w:t>1.112.099.094</w:t>
      </w:r>
      <w:r w:rsidR="003E2E51" w:rsidRPr="006A04BF">
        <w:rPr>
          <w:rFonts w:ascii="Arial" w:hAnsi="Arial" w:cs="Arial"/>
          <w:sz w:val="20"/>
          <w:szCs w:val="20"/>
        </w:rPr>
        <w:t xml:space="preserve"> de </w:t>
      </w:r>
      <w:r w:rsidR="003862B9" w:rsidRPr="006A04BF">
        <w:rPr>
          <w:rFonts w:ascii="Arial" w:hAnsi="Arial" w:cs="Arial"/>
          <w:sz w:val="20"/>
          <w:szCs w:val="20"/>
        </w:rPr>
        <w:t>ANDALUCIA V.</w:t>
      </w:r>
    </w:p>
    <w:p w14:paraId="0D9EECCD" w14:textId="77777777" w:rsidR="007A70F1" w:rsidRDefault="007A70F1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68EFE648" w14:textId="0D417AFC" w:rsidR="00C96AF0" w:rsidRDefault="00352299" w:rsidP="005D7724">
      <w:pPr>
        <w:ind w:left="-284" w:firstLine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ANEXO 1</w:t>
      </w:r>
    </w:p>
    <w:p w14:paraId="3DB8F1AC" w14:textId="783265B9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 w:rsidRPr="00352299">
        <w:rPr>
          <w:rFonts w:ascii="Arial" w:hAnsi="Arial" w:cs="Arial"/>
          <w:sz w:val="20"/>
          <w:szCs w:val="20"/>
        </w:rPr>
        <w:drawing>
          <wp:inline distT="0" distB="0" distL="0" distR="0" wp14:anchorId="4075689D" wp14:editId="5252F00C">
            <wp:extent cx="4410691" cy="5249008"/>
            <wp:effectExtent l="0" t="0" r="9525" b="8890"/>
            <wp:docPr id="1838011401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011401" name="Imagen 1" descr="Texto, Cart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52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43CD4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5A29F99B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63C687C1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0B506915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5F403408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0517302D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43DA93FA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460FE477" w14:textId="7777777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</w:p>
    <w:p w14:paraId="333E35A5" w14:textId="2568D8D4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ANEXO 2</w:t>
      </w:r>
    </w:p>
    <w:p w14:paraId="075EAFB8" w14:textId="18C2105E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 w:rsidRPr="00352299">
        <w:rPr>
          <w:rFonts w:ascii="Arial" w:hAnsi="Arial" w:cs="Arial"/>
          <w:sz w:val="20"/>
          <w:szCs w:val="20"/>
        </w:rPr>
        <w:drawing>
          <wp:inline distT="0" distB="0" distL="0" distR="0" wp14:anchorId="67FA9AF9" wp14:editId="0DAFA24F">
            <wp:extent cx="3333750" cy="3934108"/>
            <wp:effectExtent l="0" t="0" r="0" b="9525"/>
            <wp:docPr id="1166993482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993482" name="Imagen 1" descr="Texto, Cart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8132" cy="393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0C1E0" w14:textId="3673B75A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ANEXO 3</w:t>
      </w:r>
    </w:p>
    <w:p w14:paraId="14D3C1CA" w14:textId="00F1C823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 w:rsidRPr="00352299">
        <w:rPr>
          <w:rFonts w:ascii="Arial" w:hAnsi="Arial" w:cs="Arial"/>
          <w:sz w:val="20"/>
          <w:szCs w:val="20"/>
        </w:rPr>
        <w:drawing>
          <wp:inline distT="0" distB="0" distL="0" distR="0" wp14:anchorId="569789EE" wp14:editId="404E15EB">
            <wp:extent cx="3352800" cy="3970795"/>
            <wp:effectExtent l="0" t="0" r="0" b="0"/>
            <wp:docPr id="1850042147" name="Imagen 1" descr="Texto, Aplicación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042147" name="Imagen 1" descr="Texto, Aplicación, Cart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6717" cy="397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6A3E6" w14:textId="58583A67" w:rsidR="00352299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ANEXO 4</w:t>
      </w:r>
    </w:p>
    <w:p w14:paraId="6C6D6E9B" w14:textId="21E4934C" w:rsidR="00352299" w:rsidRPr="005D7724" w:rsidRDefault="00352299" w:rsidP="005D7724">
      <w:pPr>
        <w:ind w:left="-284" w:firstLine="284"/>
        <w:rPr>
          <w:rFonts w:ascii="Arial" w:hAnsi="Arial" w:cs="Arial"/>
          <w:sz w:val="20"/>
          <w:szCs w:val="20"/>
        </w:rPr>
      </w:pPr>
      <w:r w:rsidRPr="00352299">
        <w:rPr>
          <w:rFonts w:ascii="Arial" w:hAnsi="Arial" w:cs="Arial"/>
          <w:sz w:val="20"/>
          <w:szCs w:val="20"/>
        </w:rPr>
        <w:drawing>
          <wp:inline distT="0" distB="0" distL="0" distR="0" wp14:anchorId="58F39982" wp14:editId="1A2E2E22">
            <wp:extent cx="4277322" cy="5268060"/>
            <wp:effectExtent l="0" t="0" r="9525" b="8890"/>
            <wp:docPr id="339994606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94606" name="Imagen 1" descr="Texto, Carta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7322" cy="52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2299" w:rsidRPr="005D7724" w:rsidSect="00634714">
      <w:headerReference w:type="default" r:id="rId12"/>
      <w:footerReference w:type="default" r:id="rId13"/>
      <w:pgSz w:w="12242" w:h="15842" w:code="1"/>
      <w:pgMar w:top="1021" w:right="1134" w:bottom="1021" w:left="1134" w:header="28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8C34D" w14:textId="77777777" w:rsidR="00DE5B13" w:rsidRDefault="00DE5B13">
      <w:r>
        <w:separator/>
      </w:r>
    </w:p>
  </w:endnote>
  <w:endnote w:type="continuationSeparator" w:id="0">
    <w:p w14:paraId="6227DF87" w14:textId="77777777" w:rsidR="00DE5B13" w:rsidRDefault="00DE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sual">
    <w:altName w:val="Courier New"/>
    <w:charset w:val="EE"/>
    <w:family w:val="script"/>
    <w:pitch w:val="variable"/>
    <w:sig w:usb0="00000005" w:usb1="00000000" w:usb2="00000000" w:usb3="00000000" w:csb0="00000002" w:csb1="00000000"/>
  </w:font>
  <w:font w:name="Arial (W1)"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9936196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2A82A371" w14:textId="15A8F615" w:rsidR="00717564" w:rsidRPr="00717564" w:rsidRDefault="00717564">
        <w:pPr>
          <w:pStyle w:val="Piedepgina"/>
          <w:jc w:val="right"/>
          <w:rPr>
            <w:sz w:val="12"/>
            <w:szCs w:val="12"/>
          </w:rPr>
        </w:pPr>
        <w:r w:rsidRPr="00717564">
          <w:rPr>
            <w:sz w:val="12"/>
            <w:szCs w:val="12"/>
          </w:rPr>
          <w:fldChar w:fldCharType="begin"/>
        </w:r>
        <w:r w:rsidRPr="00717564">
          <w:rPr>
            <w:sz w:val="12"/>
            <w:szCs w:val="12"/>
          </w:rPr>
          <w:instrText>PAGE   \* MERGEFORMAT</w:instrText>
        </w:r>
        <w:r w:rsidRPr="00717564">
          <w:rPr>
            <w:sz w:val="12"/>
            <w:szCs w:val="12"/>
          </w:rPr>
          <w:fldChar w:fldCharType="separate"/>
        </w:r>
        <w:r w:rsidRPr="00717564">
          <w:rPr>
            <w:sz w:val="12"/>
            <w:szCs w:val="12"/>
          </w:rPr>
          <w:t>2</w:t>
        </w:r>
        <w:r w:rsidRPr="00717564">
          <w:rPr>
            <w:sz w:val="12"/>
            <w:szCs w:val="12"/>
          </w:rPr>
          <w:fldChar w:fldCharType="end"/>
        </w:r>
      </w:p>
    </w:sdtContent>
  </w:sdt>
  <w:p w14:paraId="054B909D" w14:textId="77777777" w:rsidR="003A3BA7" w:rsidRPr="003A3BA7" w:rsidRDefault="003A3BA7" w:rsidP="003A3BA7">
    <w:pPr>
      <w:pStyle w:val="Piedepgina"/>
      <w:jc w:val="center"/>
      <w:rPr>
        <w:rFonts w:ascii="Arial" w:hAnsi="Arial" w:cs="Arial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AED55" w14:textId="77777777" w:rsidR="00DE5B13" w:rsidRDefault="00DE5B13">
      <w:r>
        <w:separator/>
      </w:r>
    </w:p>
  </w:footnote>
  <w:footnote w:type="continuationSeparator" w:id="0">
    <w:p w14:paraId="10333BEA" w14:textId="77777777" w:rsidR="00DE5B13" w:rsidRDefault="00DE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C207" w14:textId="77777777" w:rsidR="004C3D82" w:rsidRDefault="004C3D82" w:rsidP="004C3D82">
    <w:pPr>
      <w:pStyle w:val="Encabezado"/>
      <w:jc w:val="right"/>
      <w:rPr>
        <w:b/>
        <w:bCs/>
      </w:rPr>
    </w:pPr>
  </w:p>
  <w:tbl>
    <w:tblPr>
      <w:tblW w:w="99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18"/>
    </w:tblGrid>
    <w:tr w:rsidR="00783D59" w:rsidRPr="00C8560C" w14:paraId="448D89ED" w14:textId="77777777" w:rsidTr="00A5587C">
      <w:trPr>
        <w:cantSplit/>
        <w:trHeight w:val="276"/>
      </w:trPr>
      <w:tc>
        <w:tcPr>
          <w:tcW w:w="9918" w:type="dxa"/>
          <w:vMerge w:val="restart"/>
          <w:vAlign w:val="center"/>
        </w:tcPr>
        <w:p w14:paraId="39D89309" w14:textId="03117377" w:rsidR="00975046" w:rsidRPr="00AE5BB6" w:rsidRDefault="00783D59" w:rsidP="00AE5BB6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INFORME DE ACTIVIDADES </w:t>
          </w:r>
          <w:r w:rsidR="00C13989" w:rsidRPr="003862B9">
            <w:rPr>
              <w:rFonts w:ascii="Arial" w:hAnsi="Arial"/>
              <w:b/>
            </w:rPr>
            <w:t>No 0</w:t>
          </w:r>
          <w:r w:rsidR="00282655">
            <w:rPr>
              <w:rFonts w:ascii="Arial" w:hAnsi="Arial"/>
              <w:b/>
            </w:rPr>
            <w:t>1</w:t>
          </w:r>
        </w:p>
      </w:tc>
    </w:tr>
    <w:tr w:rsidR="00783D59" w:rsidRPr="00C8560C" w14:paraId="2F43E07A" w14:textId="77777777" w:rsidTr="00A5587C">
      <w:trPr>
        <w:cantSplit/>
        <w:trHeight w:val="263"/>
      </w:trPr>
      <w:tc>
        <w:tcPr>
          <w:tcW w:w="9918" w:type="dxa"/>
          <w:vMerge/>
        </w:tcPr>
        <w:p w14:paraId="04F111C8" w14:textId="77777777" w:rsidR="00783D59" w:rsidRPr="00B30756" w:rsidRDefault="00783D59" w:rsidP="00404845">
          <w:pPr>
            <w:pStyle w:val="Encabezado"/>
            <w:rPr>
              <w:sz w:val="16"/>
              <w:szCs w:val="16"/>
            </w:rPr>
          </w:pPr>
        </w:p>
      </w:tc>
    </w:tr>
    <w:tr w:rsidR="00783D59" w:rsidRPr="00C8560C" w14:paraId="6ABAABDA" w14:textId="77777777" w:rsidTr="00A5587C">
      <w:trPr>
        <w:cantSplit/>
        <w:trHeight w:val="263"/>
      </w:trPr>
      <w:tc>
        <w:tcPr>
          <w:tcW w:w="9918" w:type="dxa"/>
          <w:vMerge/>
        </w:tcPr>
        <w:p w14:paraId="5A077259" w14:textId="77777777" w:rsidR="00783D59" w:rsidRPr="00B30756" w:rsidRDefault="00783D59" w:rsidP="00404845">
          <w:pPr>
            <w:pStyle w:val="Encabezado"/>
            <w:rPr>
              <w:sz w:val="16"/>
              <w:szCs w:val="16"/>
            </w:rPr>
          </w:pPr>
        </w:p>
      </w:tc>
    </w:tr>
    <w:tr w:rsidR="00783D59" w:rsidRPr="00C8560C" w14:paraId="71E7B39D" w14:textId="77777777" w:rsidTr="00A5587C">
      <w:trPr>
        <w:cantSplit/>
        <w:trHeight w:val="263"/>
      </w:trPr>
      <w:tc>
        <w:tcPr>
          <w:tcW w:w="9918" w:type="dxa"/>
          <w:vMerge/>
        </w:tcPr>
        <w:p w14:paraId="165FBD23" w14:textId="77777777" w:rsidR="00783D59" w:rsidRPr="00B30756" w:rsidRDefault="00783D59" w:rsidP="00404845">
          <w:pPr>
            <w:pStyle w:val="Encabezado"/>
            <w:rPr>
              <w:sz w:val="16"/>
              <w:szCs w:val="16"/>
            </w:rPr>
          </w:pPr>
        </w:p>
      </w:tc>
    </w:tr>
  </w:tbl>
  <w:p w14:paraId="60E28E50" w14:textId="77777777" w:rsidR="004C3D82" w:rsidRPr="00966475" w:rsidRDefault="004C3D82" w:rsidP="004C3D82">
    <w:pPr>
      <w:pStyle w:val="Encabezado"/>
      <w:jc w:val="center"/>
      <w:rPr>
        <w:rFonts w:ascii="Arial Narrow" w:hAnsi="Arial Narrow"/>
        <w:color w:val="00000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1554"/>
    <w:multiLevelType w:val="hybridMultilevel"/>
    <w:tmpl w:val="F12CD5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5E0B"/>
    <w:multiLevelType w:val="hybridMultilevel"/>
    <w:tmpl w:val="0BD448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D0B75"/>
    <w:multiLevelType w:val="hybridMultilevel"/>
    <w:tmpl w:val="026084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02D35"/>
    <w:multiLevelType w:val="hybridMultilevel"/>
    <w:tmpl w:val="CE2ABB58"/>
    <w:lvl w:ilvl="0" w:tplc="A224D37C">
      <w:start w:val="1"/>
      <w:numFmt w:val="bullet"/>
      <w:lvlText w:val="-"/>
      <w:lvlJc w:val="left"/>
      <w:pPr>
        <w:ind w:left="358" w:hanging="360"/>
      </w:pPr>
      <w:rPr>
        <w:rFonts w:ascii="Arial" w:eastAsia="Times New Roman" w:hAnsi="Arial" w:cs="Arial" w:hint="default"/>
        <w:color w:val="1A181A"/>
        <w:w w:val="105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4" w15:restartNumberingAfterBreak="0">
    <w:nsid w:val="13FF5E61"/>
    <w:multiLevelType w:val="hybridMultilevel"/>
    <w:tmpl w:val="FF3673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81108"/>
    <w:multiLevelType w:val="hybridMultilevel"/>
    <w:tmpl w:val="A178E414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251371B3"/>
    <w:multiLevelType w:val="hybridMultilevel"/>
    <w:tmpl w:val="C8C0E350"/>
    <w:lvl w:ilvl="0" w:tplc="BCB8882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16B20"/>
    <w:multiLevelType w:val="hybridMultilevel"/>
    <w:tmpl w:val="E32CADEC"/>
    <w:lvl w:ilvl="0" w:tplc="A64EA2C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F5F03"/>
    <w:multiLevelType w:val="hybridMultilevel"/>
    <w:tmpl w:val="84701CE4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38CA6BDD"/>
    <w:multiLevelType w:val="hybridMultilevel"/>
    <w:tmpl w:val="3DECFB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96DCC"/>
    <w:multiLevelType w:val="hybridMultilevel"/>
    <w:tmpl w:val="16C25F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D6130"/>
    <w:multiLevelType w:val="hybridMultilevel"/>
    <w:tmpl w:val="2EBAE8D0"/>
    <w:lvl w:ilvl="0" w:tplc="F396675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F3E8C"/>
    <w:multiLevelType w:val="hybridMultilevel"/>
    <w:tmpl w:val="B9BAA42A"/>
    <w:lvl w:ilvl="0" w:tplc="009474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13A20"/>
    <w:multiLevelType w:val="hybridMultilevel"/>
    <w:tmpl w:val="D72A2628"/>
    <w:lvl w:ilvl="0" w:tplc="F728678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55F18F5"/>
    <w:multiLevelType w:val="hybridMultilevel"/>
    <w:tmpl w:val="0E5E9AD4"/>
    <w:lvl w:ilvl="0" w:tplc="3542908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DC952FF"/>
    <w:multiLevelType w:val="hybridMultilevel"/>
    <w:tmpl w:val="A328E810"/>
    <w:lvl w:ilvl="0" w:tplc="7F009B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0398E"/>
    <w:multiLevelType w:val="hybridMultilevel"/>
    <w:tmpl w:val="20BA0B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C5B2F"/>
    <w:multiLevelType w:val="hybridMultilevel"/>
    <w:tmpl w:val="C22A6EF4"/>
    <w:lvl w:ilvl="0" w:tplc="446E958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04183"/>
    <w:multiLevelType w:val="hybridMultilevel"/>
    <w:tmpl w:val="EB1C35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46797"/>
    <w:multiLevelType w:val="hybridMultilevel"/>
    <w:tmpl w:val="61546822"/>
    <w:lvl w:ilvl="0" w:tplc="C83A05CA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059DE"/>
    <w:multiLevelType w:val="hybridMultilevel"/>
    <w:tmpl w:val="43CEA546"/>
    <w:lvl w:ilvl="0" w:tplc="F396675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67C92"/>
    <w:multiLevelType w:val="hybridMultilevel"/>
    <w:tmpl w:val="C0BC9F00"/>
    <w:lvl w:ilvl="0" w:tplc="BCB8882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8297A"/>
    <w:multiLevelType w:val="hybridMultilevel"/>
    <w:tmpl w:val="A5960C56"/>
    <w:lvl w:ilvl="0" w:tplc="D966D9A6">
      <w:start w:val="1"/>
      <w:numFmt w:val="decimal"/>
      <w:lvlText w:val="%1."/>
      <w:lvlJc w:val="left"/>
      <w:pPr>
        <w:ind w:left="786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66141E"/>
    <w:multiLevelType w:val="hybridMultilevel"/>
    <w:tmpl w:val="D694791A"/>
    <w:lvl w:ilvl="0" w:tplc="E4FE9B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71189"/>
    <w:multiLevelType w:val="hybridMultilevel"/>
    <w:tmpl w:val="7ADA5DDC"/>
    <w:lvl w:ilvl="0" w:tplc="845AF21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F37BD"/>
    <w:multiLevelType w:val="hybridMultilevel"/>
    <w:tmpl w:val="11043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B0B8E"/>
    <w:multiLevelType w:val="hybridMultilevel"/>
    <w:tmpl w:val="DC0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028E"/>
    <w:multiLevelType w:val="hybridMultilevel"/>
    <w:tmpl w:val="29ECC6F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E71C6D"/>
    <w:multiLevelType w:val="hybridMultilevel"/>
    <w:tmpl w:val="511872BC"/>
    <w:lvl w:ilvl="0" w:tplc="E4FE9B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8354D"/>
    <w:multiLevelType w:val="hybridMultilevel"/>
    <w:tmpl w:val="46F6CE2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w w:val="1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2356">
    <w:abstractNumId w:val="1"/>
  </w:num>
  <w:num w:numId="2" w16cid:durableId="1368025966">
    <w:abstractNumId w:val="0"/>
  </w:num>
  <w:num w:numId="3" w16cid:durableId="386878437">
    <w:abstractNumId w:val="25"/>
  </w:num>
  <w:num w:numId="4" w16cid:durableId="1247034652">
    <w:abstractNumId w:val="4"/>
  </w:num>
  <w:num w:numId="5" w16cid:durableId="413864931">
    <w:abstractNumId w:val="10"/>
  </w:num>
  <w:num w:numId="6" w16cid:durableId="552888070">
    <w:abstractNumId w:val="22"/>
  </w:num>
  <w:num w:numId="7" w16cid:durableId="293753467">
    <w:abstractNumId w:val="14"/>
  </w:num>
  <w:num w:numId="8" w16cid:durableId="306663803">
    <w:abstractNumId w:val="15"/>
  </w:num>
  <w:num w:numId="9" w16cid:durableId="448355339">
    <w:abstractNumId w:val="11"/>
  </w:num>
  <w:num w:numId="10" w16cid:durableId="1664963801">
    <w:abstractNumId w:val="20"/>
  </w:num>
  <w:num w:numId="11" w16cid:durableId="1648627452">
    <w:abstractNumId w:val="12"/>
  </w:num>
  <w:num w:numId="12" w16cid:durableId="21706415">
    <w:abstractNumId w:val="17"/>
  </w:num>
  <w:num w:numId="13" w16cid:durableId="2077895754">
    <w:abstractNumId w:val="7"/>
  </w:num>
  <w:num w:numId="14" w16cid:durableId="40642057">
    <w:abstractNumId w:val="21"/>
  </w:num>
  <w:num w:numId="15" w16cid:durableId="252982682">
    <w:abstractNumId w:val="6"/>
  </w:num>
  <w:num w:numId="16" w16cid:durableId="1184437954">
    <w:abstractNumId w:val="2"/>
  </w:num>
  <w:num w:numId="17" w16cid:durableId="460853526">
    <w:abstractNumId w:val="29"/>
  </w:num>
  <w:num w:numId="18" w16cid:durableId="1773941051">
    <w:abstractNumId w:val="16"/>
  </w:num>
  <w:num w:numId="19" w16cid:durableId="1724480616">
    <w:abstractNumId w:val="26"/>
  </w:num>
  <w:num w:numId="20" w16cid:durableId="710955242">
    <w:abstractNumId w:val="23"/>
  </w:num>
  <w:num w:numId="21" w16cid:durableId="1565290861">
    <w:abstractNumId w:val="28"/>
  </w:num>
  <w:num w:numId="22" w16cid:durableId="1494908244">
    <w:abstractNumId w:val="24"/>
  </w:num>
  <w:num w:numId="23" w16cid:durableId="871191609">
    <w:abstractNumId w:val="3"/>
  </w:num>
  <w:num w:numId="24" w16cid:durableId="1375231531">
    <w:abstractNumId w:val="19"/>
  </w:num>
  <w:num w:numId="25" w16cid:durableId="1686055964">
    <w:abstractNumId w:val="13"/>
  </w:num>
  <w:num w:numId="26" w16cid:durableId="232932456">
    <w:abstractNumId w:val="5"/>
  </w:num>
  <w:num w:numId="27" w16cid:durableId="1729452299">
    <w:abstractNumId w:val="8"/>
  </w:num>
  <w:num w:numId="28" w16cid:durableId="1579292218">
    <w:abstractNumId w:val="18"/>
  </w:num>
  <w:num w:numId="29" w16cid:durableId="1407336685">
    <w:abstractNumId w:val="9"/>
  </w:num>
  <w:num w:numId="30" w16cid:durableId="1665863416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232"/>
    <w:rsid w:val="0000085F"/>
    <w:rsid w:val="000016B8"/>
    <w:rsid w:val="00001D04"/>
    <w:rsid w:val="00001F33"/>
    <w:rsid w:val="00002E15"/>
    <w:rsid w:val="00002E99"/>
    <w:rsid w:val="0001019A"/>
    <w:rsid w:val="00014107"/>
    <w:rsid w:val="0001440B"/>
    <w:rsid w:val="000169D2"/>
    <w:rsid w:val="00017AB0"/>
    <w:rsid w:val="00020C4C"/>
    <w:rsid w:val="000241CF"/>
    <w:rsid w:val="000303E9"/>
    <w:rsid w:val="0003115E"/>
    <w:rsid w:val="00033547"/>
    <w:rsid w:val="00034371"/>
    <w:rsid w:val="0003708D"/>
    <w:rsid w:val="00037BA8"/>
    <w:rsid w:val="00037FB1"/>
    <w:rsid w:val="0004001A"/>
    <w:rsid w:val="00041883"/>
    <w:rsid w:val="00042502"/>
    <w:rsid w:val="00045BE0"/>
    <w:rsid w:val="00051776"/>
    <w:rsid w:val="00053E6C"/>
    <w:rsid w:val="00053ED9"/>
    <w:rsid w:val="0005499D"/>
    <w:rsid w:val="00055362"/>
    <w:rsid w:val="00062A23"/>
    <w:rsid w:val="00067507"/>
    <w:rsid w:val="00070BCD"/>
    <w:rsid w:val="0007100C"/>
    <w:rsid w:val="00072467"/>
    <w:rsid w:val="0007631D"/>
    <w:rsid w:val="00080720"/>
    <w:rsid w:val="00081B3D"/>
    <w:rsid w:val="000832C5"/>
    <w:rsid w:val="000838C3"/>
    <w:rsid w:val="000878FC"/>
    <w:rsid w:val="0009038B"/>
    <w:rsid w:val="0009122B"/>
    <w:rsid w:val="00092B80"/>
    <w:rsid w:val="000951CB"/>
    <w:rsid w:val="00096F77"/>
    <w:rsid w:val="00097CA0"/>
    <w:rsid w:val="000A2565"/>
    <w:rsid w:val="000A27BC"/>
    <w:rsid w:val="000A6B7F"/>
    <w:rsid w:val="000A6DF6"/>
    <w:rsid w:val="000B0130"/>
    <w:rsid w:val="000B0755"/>
    <w:rsid w:val="000B0BA0"/>
    <w:rsid w:val="000B0E59"/>
    <w:rsid w:val="000B3E23"/>
    <w:rsid w:val="000B43BC"/>
    <w:rsid w:val="000B596C"/>
    <w:rsid w:val="000B70EE"/>
    <w:rsid w:val="000C1E7E"/>
    <w:rsid w:val="000C4D1F"/>
    <w:rsid w:val="000C7246"/>
    <w:rsid w:val="000C7FDF"/>
    <w:rsid w:val="000D033B"/>
    <w:rsid w:val="000D0C3E"/>
    <w:rsid w:val="000D180A"/>
    <w:rsid w:val="000D1BA5"/>
    <w:rsid w:val="000D1C86"/>
    <w:rsid w:val="000D1F3E"/>
    <w:rsid w:val="000D38DA"/>
    <w:rsid w:val="000D5E36"/>
    <w:rsid w:val="000D6368"/>
    <w:rsid w:val="000D6F66"/>
    <w:rsid w:val="000E1B46"/>
    <w:rsid w:val="000E569D"/>
    <w:rsid w:val="000E74E1"/>
    <w:rsid w:val="000F0175"/>
    <w:rsid w:val="000F0264"/>
    <w:rsid w:val="000F207B"/>
    <w:rsid w:val="000F2455"/>
    <w:rsid w:val="000F3230"/>
    <w:rsid w:val="000F3B3F"/>
    <w:rsid w:val="000F462B"/>
    <w:rsid w:val="000F5B34"/>
    <w:rsid w:val="000F5EB4"/>
    <w:rsid w:val="000F626A"/>
    <w:rsid w:val="000F66EC"/>
    <w:rsid w:val="000F6710"/>
    <w:rsid w:val="000F69D8"/>
    <w:rsid w:val="000F7500"/>
    <w:rsid w:val="0010422F"/>
    <w:rsid w:val="0010501B"/>
    <w:rsid w:val="00105DF6"/>
    <w:rsid w:val="0011042D"/>
    <w:rsid w:val="001108C5"/>
    <w:rsid w:val="00110E08"/>
    <w:rsid w:val="00113141"/>
    <w:rsid w:val="0011573E"/>
    <w:rsid w:val="00115CB3"/>
    <w:rsid w:val="001167A5"/>
    <w:rsid w:val="001168AB"/>
    <w:rsid w:val="00116D69"/>
    <w:rsid w:val="0012330F"/>
    <w:rsid w:val="00124206"/>
    <w:rsid w:val="00127BE7"/>
    <w:rsid w:val="0013313E"/>
    <w:rsid w:val="00133BDB"/>
    <w:rsid w:val="00134282"/>
    <w:rsid w:val="00134577"/>
    <w:rsid w:val="001356E1"/>
    <w:rsid w:val="00135ACD"/>
    <w:rsid w:val="00135E31"/>
    <w:rsid w:val="00140A05"/>
    <w:rsid w:val="001440DC"/>
    <w:rsid w:val="00144B04"/>
    <w:rsid w:val="00146F24"/>
    <w:rsid w:val="0014738F"/>
    <w:rsid w:val="00147E8A"/>
    <w:rsid w:val="001505FB"/>
    <w:rsid w:val="001528A3"/>
    <w:rsid w:val="00153CE0"/>
    <w:rsid w:val="0015685D"/>
    <w:rsid w:val="00160369"/>
    <w:rsid w:val="001608F9"/>
    <w:rsid w:val="0016105D"/>
    <w:rsid w:val="001622E7"/>
    <w:rsid w:val="00162AAC"/>
    <w:rsid w:val="0017074D"/>
    <w:rsid w:val="001713E2"/>
    <w:rsid w:val="00171BCB"/>
    <w:rsid w:val="00173213"/>
    <w:rsid w:val="001738EA"/>
    <w:rsid w:val="00173F50"/>
    <w:rsid w:val="001752CE"/>
    <w:rsid w:val="0017572B"/>
    <w:rsid w:val="0017794F"/>
    <w:rsid w:val="00180EDB"/>
    <w:rsid w:val="00181170"/>
    <w:rsid w:val="00181424"/>
    <w:rsid w:val="0018319B"/>
    <w:rsid w:val="00183D1B"/>
    <w:rsid w:val="00184020"/>
    <w:rsid w:val="00185163"/>
    <w:rsid w:val="001908AD"/>
    <w:rsid w:val="001926CD"/>
    <w:rsid w:val="00192C1D"/>
    <w:rsid w:val="001930D9"/>
    <w:rsid w:val="00196EC8"/>
    <w:rsid w:val="001972CD"/>
    <w:rsid w:val="001A0621"/>
    <w:rsid w:val="001A0E84"/>
    <w:rsid w:val="001A1583"/>
    <w:rsid w:val="001A2E0B"/>
    <w:rsid w:val="001A39EB"/>
    <w:rsid w:val="001A4FF6"/>
    <w:rsid w:val="001A58AD"/>
    <w:rsid w:val="001A5948"/>
    <w:rsid w:val="001A59E2"/>
    <w:rsid w:val="001A5F5B"/>
    <w:rsid w:val="001A72F8"/>
    <w:rsid w:val="001B0A91"/>
    <w:rsid w:val="001B1138"/>
    <w:rsid w:val="001B175C"/>
    <w:rsid w:val="001B1920"/>
    <w:rsid w:val="001B40E4"/>
    <w:rsid w:val="001B7E86"/>
    <w:rsid w:val="001C3A3A"/>
    <w:rsid w:val="001C486F"/>
    <w:rsid w:val="001C6368"/>
    <w:rsid w:val="001C7684"/>
    <w:rsid w:val="001C7E3E"/>
    <w:rsid w:val="001D107A"/>
    <w:rsid w:val="001D1100"/>
    <w:rsid w:val="001D17BC"/>
    <w:rsid w:val="001D58CB"/>
    <w:rsid w:val="001D62B2"/>
    <w:rsid w:val="001D6563"/>
    <w:rsid w:val="001D6BE8"/>
    <w:rsid w:val="001D6BF6"/>
    <w:rsid w:val="001E2C69"/>
    <w:rsid w:val="001E691A"/>
    <w:rsid w:val="001E6F9E"/>
    <w:rsid w:val="001E7757"/>
    <w:rsid w:val="001E7D0F"/>
    <w:rsid w:val="001F1F57"/>
    <w:rsid w:val="001F6A38"/>
    <w:rsid w:val="001F6AAF"/>
    <w:rsid w:val="001F6B9B"/>
    <w:rsid w:val="001F7E6B"/>
    <w:rsid w:val="00200695"/>
    <w:rsid w:val="0020193B"/>
    <w:rsid w:val="0020648A"/>
    <w:rsid w:val="002109A1"/>
    <w:rsid w:val="00210E58"/>
    <w:rsid w:val="00210ED2"/>
    <w:rsid w:val="002114B8"/>
    <w:rsid w:val="002116AB"/>
    <w:rsid w:val="00212021"/>
    <w:rsid w:val="00213E65"/>
    <w:rsid w:val="002179EC"/>
    <w:rsid w:val="0022011F"/>
    <w:rsid w:val="00220CA7"/>
    <w:rsid w:val="00225A76"/>
    <w:rsid w:val="0023052A"/>
    <w:rsid w:val="00234664"/>
    <w:rsid w:val="00234895"/>
    <w:rsid w:val="00235544"/>
    <w:rsid w:val="00235B34"/>
    <w:rsid w:val="0023607A"/>
    <w:rsid w:val="002374F6"/>
    <w:rsid w:val="00237F42"/>
    <w:rsid w:val="00240765"/>
    <w:rsid w:val="00240AED"/>
    <w:rsid w:val="002420A7"/>
    <w:rsid w:val="00243CBE"/>
    <w:rsid w:val="00244B83"/>
    <w:rsid w:val="002458D9"/>
    <w:rsid w:val="0024662D"/>
    <w:rsid w:val="00246D5F"/>
    <w:rsid w:val="00251ACC"/>
    <w:rsid w:val="00252B5A"/>
    <w:rsid w:val="002553BD"/>
    <w:rsid w:val="002612AD"/>
    <w:rsid w:val="00263A39"/>
    <w:rsid w:val="00264A7C"/>
    <w:rsid w:val="00271BF3"/>
    <w:rsid w:val="0027201A"/>
    <w:rsid w:val="00273A90"/>
    <w:rsid w:val="002740E2"/>
    <w:rsid w:val="00274C8E"/>
    <w:rsid w:val="002766F9"/>
    <w:rsid w:val="00276D6B"/>
    <w:rsid w:val="00276DE5"/>
    <w:rsid w:val="002775B0"/>
    <w:rsid w:val="00281CEE"/>
    <w:rsid w:val="00281DD5"/>
    <w:rsid w:val="0028217F"/>
    <w:rsid w:val="00282655"/>
    <w:rsid w:val="002835EC"/>
    <w:rsid w:val="00286E2D"/>
    <w:rsid w:val="002878F5"/>
    <w:rsid w:val="00287D41"/>
    <w:rsid w:val="0029048C"/>
    <w:rsid w:val="0029059E"/>
    <w:rsid w:val="00290F1D"/>
    <w:rsid w:val="00291110"/>
    <w:rsid w:val="00293307"/>
    <w:rsid w:val="00294267"/>
    <w:rsid w:val="00296162"/>
    <w:rsid w:val="00296291"/>
    <w:rsid w:val="00296D0D"/>
    <w:rsid w:val="002A0B44"/>
    <w:rsid w:val="002A6BBE"/>
    <w:rsid w:val="002B01AE"/>
    <w:rsid w:val="002B0878"/>
    <w:rsid w:val="002B11F0"/>
    <w:rsid w:val="002B248B"/>
    <w:rsid w:val="002B3908"/>
    <w:rsid w:val="002B453D"/>
    <w:rsid w:val="002B45E4"/>
    <w:rsid w:val="002C0E65"/>
    <w:rsid w:val="002C17A0"/>
    <w:rsid w:val="002C1E97"/>
    <w:rsid w:val="002C3CC1"/>
    <w:rsid w:val="002C4719"/>
    <w:rsid w:val="002C5BC0"/>
    <w:rsid w:val="002D2FF2"/>
    <w:rsid w:val="002D5723"/>
    <w:rsid w:val="002D661A"/>
    <w:rsid w:val="002E2C21"/>
    <w:rsid w:val="002E450B"/>
    <w:rsid w:val="002E672C"/>
    <w:rsid w:val="002E6A0A"/>
    <w:rsid w:val="002E7B95"/>
    <w:rsid w:val="002F1379"/>
    <w:rsid w:val="002F1715"/>
    <w:rsid w:val="002F24C0"/>
    <w:rsid w:val="002F3ADE"/>
    <w:rsid w:val="002F44EA"/>
    <w:rsid w:val="002F5142"/>
    <w:rsid w:val="002F51D1"/>
    <w:rsid w:val="002F59EE"/>
    <w:rsid w:val="002F6852"/>
    <w:rsid w:val="00301963"/>
    <w:rsid w:val="00301CEC"/>
    <w:rsid w:val="00302505"/>
    <w:rsid w:val="0030314A"/>
    <w:rsid w:val="0030581E"/>
    <w:rsid w:val="0030586A"/>
    <w:rsid w:val="003100CA"/>
    <w:rsid w:val="00312FF6"/>
    <w:rsid w:val="00313131"/>
    <w:rsid w:val="0031620D"/>
    <w:rsid w:val="00316E29"/>
    <w:rsid w:val="00317849"/>
    <w:rsid w:val="00320C3F"/>
    <w:rsid w:val="0032263C"/>
    <w:rsid w:val="0032267A"/>
    <w:rsid w:val="00323793"/>
    <w:rsid w:val="003245F1"/>
    <w:rsid w:val="0033008E"/>
    <w:rsid w:val="003351A4"/>
    <w:rsid w:val="00343A67"/>
    <w:rsid w:val="00344EA4"/>
    <w:rsid w:val="003466E5"/>
    <w:rsid w:val="00351708"/>
    <w:rsid w:val="00352299"/>
    <w:rsid w:val="00354A5B"/>
    <w:rsid w:val="003555A8"/>
    <w:rsid w:val="00356EC4"/>
    <w:rsid w:val="00357E28"/>
    <w:rsid w:val="003602A7"/>
    <w:rsid w:val="00360B39"/>
    <w:rsid w:val="00363ABB"/>
    <w:rsid w:val="00365154"/>
    <w:rsid w:val="00365529"/>
    <w:rsid w:val="003655EB"/>
    <w:rsid w:val="003668E5"/>
    <w:rsid w:val="00374D75"/>
    <w:rsid w:val="00375AA0"/>
    <w:rsid w:val="00376022"/>
    <w:rsid w:val="00376709"/>
    <w:rsid w:val="003767AA"/>
    <w:rsid w:val="00376C6E"/>
    <w:rsid w:val="00376EC7"/>
    <w:rsid w:val="00377F81"/>
    <w:rsid w:val="003817DD"/>
    <w:rsid w:val="00383BD3"/>
    <w:rsid w:val="003862B9"/>
    <w:rsid w:val="003912CE"/>
    <w:rsid w:val="003925A1"/>
    <w:rsid w:val="003936EB"/>
    <w:rsid w:val="003956CA"/>
    <w:rsid w:val="00395B90"/>
    <w:rsid w:val="003961CE"/>
    <w:rsid w:val="003A3232"/>
    <w:rsid w:val="003A3BA7"/>
    <w:rsid w:val="003A4078"/>
    <w:rsid w:val="003A4563"/>
    <w:rsid w:val="003A4FD0"/>
    <w:rsid w:val="003A63F6"/>
    <w:rsid w:val="003A768E"/>
    <w:rsid w:val="003A7CFE"/>
    <w:rsid w:val="003B0596"/>
    <w:rsid w:val="003B0C45"/>
    <w:rsid w:val="003B2067"/>
    <w:rsid w:val="003B7173"/>
    <w:rsid w:val="003C04DE"/>
    <w:rsid w:val="003C19BF"/>
    <w:rsid w:val="003C1FDC"/>
    <w:rsid w:val="003C3F56"/>
    <w:rsid w:val="003C43AC"/>
    <w:rsid w:val="003C4B49"/>
    <w:rsid w:val="003C622E"/>
    <w:rsid w:val="003C7F79"/>
    <w:rsid w:val="003D4581"/>
    <w:rsid w:val="003D68ED"/>
    <w:rsid w:val="003D6BD8"/>
    <w:rsid w:val="003E12BB"/>
    <w:rsid w:val="003E234E"/>
    <w:rsid w:val="003E2E51"/>
    <w:rsid w:val="003E3709"/>
    <w:rsid w:val="003E3B1A"/>
    <w:rsid w:val="003E4C69"/>
    <w:rsid w:val="003E5F3A"/>
    <w:rsid w:val="003E6CE2"/>
    <w:rsid w:val="003E75C9"/>
    <w:rsid w:val="003E7875"/>
    <w:rsid w:val="003E7FE5"/>
    <w:rsid w:val="003F34BE"/>
    <w:rsid w:val="003F71BD"/>
    <w:rsid w:val="00401EEC"/>
    <w:rsid w:val="00403156"/>
    <w:rsid w:val="00403186"/>
    <w:rsid w:val="00404845"/>
    <w:rsid w:val="00404EA0"/>
    <w:rsid w:val="0040627C"/>
    <w:rsid w:val="004062B0"/>
    <w:rsid w:val="00407400"/>
    <w:rsid w:val="00407471"/>
    <w:rsid w:val="00407DDF"/>
    <w:rsid w:val="0041068E"/>
    <w:rsid w:val="00410DEB"/>
    <w:rsid w:val="00411A53"/>
    <w:rsid w:val="004137C5"/>
    <w:rsid w:val="00414641"/>
    <w:rsid w:val="004146FC"/>
    <w:rsid w:val="00416716"/>
    <w:rsid w:val="00417A3A"/>
    <w:rsid w:val="00420301"/>
    <w:rsid w:val="00421811"/>
    <w:rsid w:val="004220BE"/>
    <w:rsid w:val="0042474B"/>
    <w:rsid w:val="0042733A"/>
    <w:rsid w:val="00430C37"/>
    <w:rsid w:val="00432E16"/>
    <w:rsid w:val="00433778"/>
    <w:rsid w:val="00443A19"/>
    <w:rsid w:val="00443B12"/>
    <w:rsid w:val="00445612"/>
    <w:rsid w:val="00447A07"/>
    <w:rsid w:val="00454A6C"/>
    <w:rsid w:val="00455B2D"/>
    <w:rsid w:val="00455CC5"/>
    <w:rsid w:val="00461BA8"/>
    <w:rsid w:val="004633A5"/>
    <w:rsid w:val="00463710"/>
    <w:rsid w:val="004700C2"/>
    <w:rsid w:val="004707BE"/>
    <w:rsid w:val="00472C11"/>
    <w:rsid w:val="00472DD8"/>
    <w:rsid w:val="0047307E"/>
    <w:rsid w:val="004736AC"/>
    <w:rsid w:val="00476869"/>
    <w:rsid w:val="00476E8B"/>
    <w:rsid w:val="0047753B"/>
    <w:rsid w:val="004832C9"/>
    <w:rsid w:val="00483312"/>
    <w:rsid w:val="00487FAE"/>
    <w:rsid w:val="004902E2"/>
    <w:rsid w:val="0049128C"/>
    <w:rsid w:val="0049243E"/>
    <w:rsid w:val="00492BD3"/>
    <w:rsid w:val="004933D5"/>
    <w:rsid w:val="00494429"/>
    <w:rsid w:val="00495E7D"/>
    <w:rsid w:val="0049624E"/>
    <w:rsid w:val="004969CC"/>
    <w:rsid w:val="004A2466"/>
    <w:rsid w:val="004A326C"/>
    <w:rsid w:val="004A5FBA"/>
    <w:rsid w:val="004A653E"/>
    <w:rsid w:val="004A6740"/>
    <w:rsid w:val="004B2ABC"/>
    <w:rsid w:val="004B373C"/>
    <w:rsid w:val="004B4209"/>
    <w:rsid w:val="004B46AE"/>
    <w:rsid w:val="004B4C94"/>
    <w:rsid w:val="004C0D98"/>
    <w:rsid w:val="004C0E77"/>
    <w:rsid w:val="004C19F9"/>
    <w:rsid w:val="004C202D"/>
    <w:rsid w:val="004C2419"/>
    <w:rsid w:val="004C3D82"/>
    <w:rsid w:val="004C50FD"/>
    <w:rsid w:val="004C6343"/>
    <w:rsid w:val="004C6396"/>
    <w:rsid w:val="004D021F"/>
    <w:rsid w:val="004D2570"/>
    <w:rsid w:val="004D31C6"/>
    <w:rsid w:val="004D3CB9"/>
    <w:rsid w:val="004D42E0"/>
    <w:rsid w:val="004D44E7"/>
    <w:rsid w:val="004D4556"/>
    <w:rsid w:val="004D53DF"/>
    <w:rsid w:val="004D676D"/>
    <w:rsid w:val="004E07E5"/>
    <w:rsid w:val="004E15B7"/>
    <w:rsid w:val="004E2046"/>
    <w:rsid w:val="004E3F76"/>
    <w:rsid w:val="004E45E7"/>
    <w:rsid w:val="004E75ED"/>
    <w:rsid w:val="004F13D3"/>
    <w:rsid w:val="004F2045"/>
    <w:rsid w:val="004F4EA6"/>
    <w:rsid w:val="004F51FF"/>
    <w:rsid w:val="004F6022"/>
    <w:rsid w:val="005005AD"/>
    <w:rsid w:val="00501334"/>
    <w:rsid w:val="0050425A"/>
    <w:rsid w:val="005046CC"/>
    <w:rsid w:val="00504EBE"/>
    <w:rsid w:val="00505701"/>
    <w:rsid w:val="0050723A"/>
    <w:rsid w:val="0050760E"/>
    <w:rsid w:val="005100FA"/>
    <w:rsid w:val="0051031E"/>
    <w:rsid w:val="005109FA"/>
    <w:rsid w:val="00511242"/>
    <w:rsid w:val="00512BCC"/>
    <w:rsid w:val="0051346E"/>
    <w:rsid w:val="00513887"/>
    <w:rsid w:val="00513EEC"/>
    <w:rsid w:val="00513FB4"/>
    <w:rsid w:val="00514885"/>
    <w:rsid w:val="005149D5"/>
    <w:rsid w:val="00515EBD"/>
    <w:rsid w:val="00520AB2"/>
    <w:rsid w:val="00520ED7"/>
    <w:rsid w:val="005221B3"/>
    <w:rsid w:val="0052290D"/>
    <w:rsid w:val="00524E2A"/>
    <w:rsid w:val="005301F0"/>
    <w:rsid w:val="00531CD9"/>
    <w:rsid w:val="0053686B"/>
    <w:rsid w:val="0053717C"/>
    <w:rsid w:val="00540A4F"/>
    <w:rsid w:val="00540C86"/>
    <w:rsid w:val="00543666"/>
    <w:rsid w:val="005446FD"/>
    <w:rsid w:val="00544D58"/>
    <w:rsid w:val="0055007B"/>
    <w:rsid w:val="005528AF"/>
    <w:rsid w:val="0055292F"/>
    <w:rsid w:val="00552F18"/>
    <w:rsid w:val="00553F33"/>
    <w:rsid w:val="005563DB"/>
    <w:rsid w:val="00556C97"/>
    <w:rsid w:val="00556DA8"/>
    <w:rsid w:val="005579DE"/>
    <w:rsid w:val="00561401"/>
    <w:rsid w:val="00562B50"/>
    <w:rsid w:val="0056468D"/>
    <w:rsid w:val="005651A1"/>
    <w:rsid w:val="00570DB1"/>
    <w:rsid w:val="0057169E"/>
    <w:rsid w:val="0057207F"/>
    <w:rsid w:val="00574CF3"/>
    <w:rsid w:val="005755D9"/>
    <w:rsid w:val="00575BDC"/>
    <w:rsid w:val="005768DE"/>
    <w:rsid w:val="0057697E"/>
    <w:rsid w:val="0058592D"/>
    <w:rsid w:val="005865DA"/>
    <w:rsid w:val="00587188"/>
    <w:rsid w:val="00592528"/>
    <w:rsid w:val="00592D72"/>
    <w:rsid w:val="005941AC"/>
    <w:rsid w:val="00594649"/>
    <w:rsid w:val="0059562C"/>
    <w:rsid w:val="00596EB5"/>
    <w:rsid w:val="005A4142"/>
    <w:rsid w:val="005A55DC"/>
    <w:rsid w:val="005A5B25"/>
    <w:rsid w:val="005A6204"/>
    <w:rsid w:val="005B081C"/>
    <w:rsid w:val="005B11F6"/>
    <w:rsid w:val="005C23CF"/>
    <w:rsid w:val="005C3667"/>
    <w:rsid w:val="005C4601"/>
    <w:rsid w:val="005D02A6"/>
    <w:rsid w:val="005D3B58"/>
    <w:rsid w:val="005D54EB"/>
    <w:rsid w:val="005D5956"/>
    <w:rsid w:val="005D7724"/>
    <w:rsid w:val="005E27C4"/>
    <w:rsid w:val="005E2B95"/>
    <w:rsid w:val="005E46D9"/>
    <w:rsid w:val="005E5C66"/>
    <w:rsid w:val="005E5E47"/>
    <w:rsid w:val="005E7F34"/>
    <w:rsid w:val="005F0BB1"/>
    <w:rsid w:val="005F27AD"/>
    <w:rsid w:val="005F285A"/>
    <w:rsid w:val="005F28A5"/>
    <w:rsid w:val="005F3953"/>
    <w:rsid w:val="005F516E"/>
    <w:rsid w:val="005F66CC"/>
    <w:rsid w:val="00600EFD"/>
    <w:rsid w:val="00601C42"/>
    <w:rsid w:val="006029CA"/>
    <w:rsid w:val="00602DAC"/>
    <w:rsid w:val="0060396A"/>
    <w:rsid w:val="00605197"/>
    <w:rsid w:val="0060700E"/>
    <w:rsid w:val="00607A67"/>
    <w:rsid w:val="006102C8"/>
    <w:rsid w:val="00610325"/>
    <w:rsid w:val="006112D6"/>
    <w:rsid w:val="006122E2"/>
    <w:rsid w:val="00613046"/>
    <w:rsid w:val="00613F54"/>
    <w:rsid w:val="00614CDB"/>
    <w:rsid w:val="00620F13"/>
    <w:rsid w:val="00623B24"/>
    <w:rsid w:val="00623CDA"/>
    <w:rsid w:val="006257EE"/>
    <w:rsid w:val="006260FC"/>
    <w:rsid w:val="00634714"/>
    <w:rsid w:val="00637BF1"/>
    <w:rsid w:val="00641C71"/>
    <w:rsid w:val="00642149"/>
    <w:rsid w:val="00642FFE"/>
    <w:rsid w:val="00643258"/>
    <w:rsid w:val="00643819"/>
    <w:rsid w:val="006458DB"/>
    <w:rsid w:val="00645DED"/>
    <w:rsid w:val="00654111"/>
    <w:rsid w:val="0065533C"/>
    <w:rsid w:val="0065588B"/>
    <w:rsid w:val="00655EFC"/>
    <w:rsid w:val="00656546"/>
    <w:rsid w:val="00660B1B"/>
    <w:rsid w:val="006614D7"/>
    <w:rsid w:val="00661DCA"/>
    <w:rsid w:val="0066229E"/>
    <w:rsid w:val="006652BD"/>
    <w:rsid w:val="00665FA2"/>
    <w:rsid w:val="0066619D"/>
    <w:rsid w:val="006663BA"/>
    <w:rsid w:val="006702A0"/>
    <w:rsid w:val="00670B8C"/>
    <w:rsid w:val="006712D5"/>
    <w:rsid w:val="00672DAA"/>
    <w:rsid w:val="00676567"/>
    <w:rsid w:val="00677735"/>
    <w:rsid w:val="00677E9A"/>
    <w:rsid w:val="006807CD"/>
    <w:rsid w:val="0068206E"/>
    <w:rsid w:val="00682F70"/>
    <w:rsid w:val="00684688"/>
    <w:rsid w:val="00684DC6"/>
    <w:rsid w:val="0068535A"/>
    <w:rsid w:val="00685EEF"/>
    <w:rsid w:val="00686AA5"/>
    <w:rsid w:val="006923D9"/>
    <w:rsid w:val="0069309C"/>
    <w:rsid w:val="00694FAF"/>
    <w:rsid w:val="006A04BF"/>
    <w:rsid w:val="006A074B"/>
    <w:rsid w:val="006A0F3E"/>
    <w:rsid w:val="006A4CC0"/>
    <w:rsid w:val="006A5DBB"/>
    <w:rsid w:val="006A7348"/>
    <w:rsid w:val="006B2367"/>
    <w:rsid w:val="006B3237"/>
    <w:rsid w:val="006B3254"/>
    <w:rsid w:val="006B3A4F"/>
    <w:rsid w:val="006B7811"/>
    <w:rsid w:val="006C2025"/>
    <w:rsid w:val="006C556E"/>
    <w:rsid w:val="006C70A7"/>
    <w:rsid w:val="006C758C"/>
    <w:rsid w:val="006D1BE4"/>
    <w:rsid w:val="006D1F7D"/>
    <w:rsid w:val="006D2559"/>
    <w:rsid w:val="006D28AE"/>
    <w:rsid w:val="006D350B"/>
    <w:rsid w:val="006D43C4"/>
    <w:rsid w:val="006D5DC2"/>
    <w:rsid w:val="006D75C7"/>
    <w:rsid w:val="006D76B1"/>
    <w:rsid w:val="006E0A53"/>
    <w:rsid w:val="006E111C"/>
    <w:rsid w:val="006E3A44"/>
    <w:rsid w:val="006E3D34"/>
    <w:rsid w:val="006E6479"/>
    <w:rsid w:val="006F2FA7"/>
    <w:rsid w:val="006F3DAC"/>
    <w:rsid w:val="006F6C59"/>
    <w:rsid w:val="006F7D41"/>
    <w:rsid w:val="00700582"/>
    <w:rsid w:val="0070120B"/>
    <w:rsid w:val="00704E78"/>
    <w:rsid w:val="00705A90"/>
    <w:rsid w:val="00715F0E"/>
    <w:rsid w:val="00717564"/>
    <w:rsid w:val="00717737"/>
    <w:rsid w:val="00717FA1"/>
    <w:rsid w:val="007244E9"/>
    <w:rsid w:val="007252AD"/>
    <w:rsid w:val="00726265"/>
    <w:rsid w:val="0073328E"/>
    <w:rsid w:val="00734639"/>
    <w:rsid w:val="00735922"/>
    <w:rsid w:val="0074020A"/>
    <w:rsid w:val="007406AE"/>
    <w:rsid w:val="00740C2B"/>
    <w:rsid w:val="0074309B"/>
    <w:rsid w:val="007440AD"/>
    <w:rsid w:val="00744431"/>
    <w:rsid w:val="00745C64"/>
    <w:rsid w:val="00745F1B"/>
    <w:rsid w:val="007471F9"/>
    <w:rsid w:val="00747F77"/>
    <w:rsid w:val="00750106"/>
    <w:rsid w:val="00751560"/>
    <w:rsid w:val="0075368D"/>
    <w:rsid w:val="007543C2"/>
    <w:rsid w:val="007552B5"/>
    <w:rsid w:val="007555DB"/>
    <w:rsid w:val="007568ED"/>
    <w:rsid w:val="00761643"/>
    <w:rsid w:val="007653EA"/>
    <w:rsid w:val="00770C93"/>
    <w:rsid w:val="0077234D"/>
    <w:rsid w:val="00774544"/>
    <w:rsid w:val="007762A5"/>
    <w:rsid w:val="007764ED"/>
    <w:rsid w:val="00777D97"/>
    <w:rsid w:val="00780ED6"/>
    <w:rsid w:val="0078308B"/>
    <w:rsid w:val="0078362E"/>
    <w:rsid w:val="0078388E"/>
    <w:rsid w:val="00783D59"/>
    <w:rsid w:val="00784456"/>
    <w:rsid w:val="0078541A"/>
    <w:rsid w:val="00796227"/>
    <w:rsid w:val="007964D2"/>
    <w:rsid w:val="00797D8C"/>
    <w:rsid w:val="007A003D"/>
    <w:rsid w:val="007A0FF3"/>
    <w:rsid w:val="007A20D6"/>
    <w:rsid w:val="007A3590"/>
    <w:rsid w:val="007A3E67"/>
    <w:rsid w:val="007A4758"/>
    <w:rsid w:val="007A5A69"/>
    <w:rsid w:val="007A5BAE"/>
    <w:rsid w:val="007A70F1"/>
    <w:rsid w:val="007A795C"/>
    <w:rsid w:val="007A7B99"/>
    <w:rsid w:val="007B1145"/>
    <w:rsid w:val="007B1261"/>
    <w:rsid w:val="007B1E2B"/>
    <w:rsid w:val="007B276D"/>
    <w:rsid w:val="007B330E"/>
    <w:rsid w:val="007B342C"/>
    <w:rsid w:val="007B3FB4"/>
    <w:rsid w:val="007B44D9"/>
    <w:rsid w:val="007B55C5"/>
    <w:rsid w:val="007B58B5"/>
    <w:rsid w:val="007C1A4D"/>
    <w:rsid w:val="007C6098"/>
    <w:rsid w:val="007D1D8A"/>
    <w:rsid w:val="007D339E"/>
    <w:rsid w:val="007D3512"/>
    <w:rsid w:val="007D3CD0"/>
    <w:rsid w:val="007D45F6"/>
    <w:rsid w:val="007E32B4"/>
    <w:rsid w:val="007E6672"/>
    <w:rsid w:val="007E7D5D"/>
    <w:rsid w:val="007F0D06"/>
    <w:rsid w:val="007F1AAD"/>
    <w:rsid w:val="007F2E74"/>
    <w:rsid w:val="007F6870"/>
    <w:rsid w:val="008007E5"/>
    <w:rsid w:val="0080111F"/>
    <w:rsid w:val="00801381"/>
    <w:rsid w:val="00802338"/>
    <w:rsid w:val="00802420"/>
    <w:rsid w:val="0080345D"/>
    <w:rsid w:val="0081118B"/>
    <w:rsid w:val="008113FD"/>
    <w:rsid w:val="00811620"/>
    <w:rsid w:val="00811A20"/>
    <w:rsid w:val="00812C15"/>
    <w:rsid w:val="00814071"/>
    <w:rsid w:val="0081423D"/>
    <w:rsid w:val="008146E5"/>
    <w:rsid w:val="008167B3"/>
    <w:rsid w:val="0081726E"/>
    <w:rsid w:val="00822091"/>
    <w:rsid w:val="008234C0"/>
    <w:rsid w:val="008237B1"/>
    <w:rsid w:val="00823C97"/>
    <w:rsid w:val="00825090"/>
    <w:rsid w:val="00826525"/>
    <w:rsid w:val="008307CF"/>
    <w:rsid w:val="00831199"/>
    <w:rsid w:val="00833587"/>
    <w:rsid w:val="00834BAD"/>
    <w:rsid w:val="008401E8"/>
    <w:rsid w:val="0084130D"/>
    <w:rsid w:val="0084285E"/>
    <w:rsid w:val="008445CE"/>
    <w:rsid w:val="008504AF"/>
    <w:rsid w:val="00855199"/>
    <w:rsid w:val="00856C76"/>
    <w:rsid w:val="00856CC1"/>
    <w:rsid w:val="0086339C"/>
    <w:rsid w:val="008670C1"/>
    <w:rsid w:val="0086724A"/>
    <w:rsid w:val="0087088F"/>
    <w:rsid w:val="00872104"/>
    <w:rsid w:val="0087269C"/>
    <w:rsid w:val="00872F33"/>
    <w:rsid w:val="0087308B"/>
    <w:rsid w:val="008877C0"/>
    <w:rsid w:val="0088793C"/>
    <w:rsid w:val="00890653"/>
    <w:rsid w:val="00892CCE"/>
    <w:rsid w:val="00895264"/>
    <w:rsid w:val="00895FA3"/>
    <w:rsid w:val="008973D7"/>
    <w:rsid w:val="008A0CBE"/>
    <w:rsid w:val="008B0D42"/>
    <w:rsid w:val="008B1151"/>
    <w:rsid w:val="008B4524"/>
    <w:rsid w:val="008B5291"/>
    <w:rsid w:val="008C0AB2"/>
    <w:rsid w:val="008C0D11"/>
    <w:rsid w:val="008C1C80"/>
    <w:rsid w:val="008C22F5"/>
    <w:rsid w:val="008C24CC"/>
    <w:rsid w:val="008C28BF"/>
    <w:rsid w:val="008C2F34"/>
    <w:rsid w:val="008C3BC8"/>
    <w:rsid w:val="008C4527"/>
    <w:rsid w:val="008C5799"/>
    <w:rsid w:val="008D01D8"/>
    <w:rsid w:val="008D1ABB"/>
    <w:rsid w:val="008D3048"/>
    <w:rsid w:val="008D42B8"/>
    <w:rsid w:val="008D61C3"/>
    <w:rsid w:val="008D7191"/>
    <w:rsid w:val="008E0455"/>
    <w:rsid w:val="008E356E"/>
    <w:rsid w:val="008E3D17"/>
    <w:rsid w:val="008E55A0"/>
    <w:rsid w:val="008E78DD"/>
    <w:rsid w:val="008F0BD0"/>
    <w:rsid w:val="008F136C"/>
    <w:rsid w:val="008F2CC0"/>
    <w:rsid w:val="008F2DA9"/>
    <w:rsid w:val="008F52BC"/>
    <w:rsid w:val="008F5660"/>
    <w:rsid w:val="00900E3E"/>
    <w:rsid w:val="009015A9"/>
    <w:rsid w:val="00901C3D"/>
    <w:rsid w:val="00902B89"/>
    <w:rsid w:val="00914366"/>
    <w:rsid w:val="00914F68"/>
    <w:rsid w:val="009216C9"/>
    <w:rsid w:val="00922FF3"/>
    <w:rsid w:val="00924F19"/>
    <w:rsid w:val="0093051C"/>
    <w:rsid w:val="00931DE5"/>
    <w:rsid w:val="00931E39"/>
    <w:rsid w:val="00932529"/>
    <w:rsid w:val="00933235"/>
    <w:rsid w:val="009339B4"/>
    <w:rsid w:val="009341FE"/>
    <w:rsid w:val="00940F27"/>
    <w:rsid w:val="0094181C"/>
    <w:rsid w:val="00941BFF"/>
    <w:rsid w:val="009427A0"/>
    <w:rsid w:val="00942866"/>
    <w:rsid w:val="009450D5"/>
    <w:rsid w:val="009464C8"/>
    <w:rsid w:val="00947CB2"/>
    <w:rsid w:val="00951866"/>
    <w:rsid w:val="009530E8"/>
    <w:rsid w:val="0095396B"/>
    <w:rsid w:val="00955596"/>
    <w:rsid w:val="009558D7"/>
    <w:rsid w:val="00956794"/>
    <w:rsid w:val="009571F4"/>
    <w:rsid w:val="0096052D"/>
    <w:rsid w:val="009663F8"/>
    <w:rsid w:val="00966475"/>
    <w:rsid w:val="009665AD"/>
    <w:rsid w:val="009667BE"/>
    <w:rsid w:val="00967FB9"/>
    <w:rsid w:val="00972DEE"/>
    <w:rsid w:val="009736CF"/>
    <w:rsid w:val="00975046"/>
    <w:rsid w:val="00977527"/>
    <w:rsid w:val="00984137"/>
    <w:rsid w:val="0099166F"/>
    <w:rsid w:val="009942BE"/>
    <w:rsid w:val="00994704"/>
    <w:rsid w:val="009A0328"/>
    <w:rsid w:val="009A141D"/>
    <w:rsid w:val="009A1DD9"/>
    <w:rsid w:val="009A2176"/>
    <w:rsid w:val="009A2A8E"/>
    <w:rsid w:val="009A2DC3"/>
    <w:rsid w:val="009A5C36"/>
    <w:rsid w:val="009A5EE6"/>
    <w:rsid w:val="009B1084"/>
    <w:rsid w:val="009B3611"/>
    <w:rsid w:val="009B40F9"/>
    <w:rsid w:val="009B5F72"/>
    <w:rsid w:val="009B6BA9"/>
    <w:rsid w:val="009C0405"/>
    <w:rsid w:val="009C08E3"/>
    <w:rsid w:val="009C09FE"/>
    <w:rsid w:val="009C132A"/>
    <w:rsid w:val="009C1640"/>
    <w:rsid w:val="009C1DDD"/>
    <w:rsid w:val="009C5071"/>
    <w:rsid w:val="009C6B0B"/>
    <w:rsid w:val="009D1A19"/>
    <w:rsid w:val="009D3B4E"/>
    <w:rsid w:val="009D4303"/>
    <w:rsid w:val="009D4454"/>
    <w:rsid w:val="009D4B73"/>
    <w:rsid w:val="009D522B"/>
    <w:rsid w:val="009D546C"/>
    <w:rsid w:val="009E064A"/>
    <w:rsid w:val="009E25C2"/>
    <w:rsid w:val="009E2965"/>
    <w:rsid w:val="009E2B70"/>
    <w:rsid w:val="009E3322"/>
    <w:rsid w:val="009E4294"/>
    <w:rsid w:val="009E4B60"/>
    <w:rsid w:val="009E5180"/>
    <w:rsid w:val="009E5255"/>
    <w:rsid w:val="009F094A"/>
    <w:rsid w:val="009F468F"/>
    <w:rsid w:val="009F5F19"/>
    <w:rsid w:val="00A0379D"/>
    <w:rsid w:val="00A039DF"/>
    <w:rsid w:val="00A03A79"/>
    <w:rsid w:val="00A0496E"/>
    <w:rsid w:val="00A058C2"/>
    <w:rsid w:val="00A07F6A"/>
    <w:rsid w:val="00A148D5"/>
    <w:rsid w:val="00A153FA"/>
    <w:rsid w:val="00A161B1"/>
    <w:rsid w:val="00A20C03"/>
    <w:rsid w:val="00A2482B"/>
    <w:rsid w:val="00A27CDE"/>
    <w:rsid w:val="00A27F64"/>
    <w:rsid w:val="00A30E1A"/>
    <w:rsid w:val="00A3158E"/>
    <w:rsid w:val="00A327F6"/>
    <w:rsid w:val="00A32AB4"/>
    <w:rsid w:val="00A34E8A"/>
    <w:rsid w:val="00A35B7F"/>
    <w:rsid w:val="00A36297"/>
    <w:rsid w:val="00A375E6"/>
    <w:rsid w:val="00A429CF"/>
    <w:rsid w:val="00A4338B"/>
    <w:rsid w:val="00A448BD"/>
    <w:rsid w:val="00A474BE"/>
    <w:rsid w:val="00A47FFE"/>
    <w:rsid w:val="00A51136"/>
    <w:rsid w:val="00A520C4"/>
    <w:rsid w:val="00A534A0"/>
    <w:rsid w:val="00A53A4F"/>
    <w:rsid w:val="00A53E8A"/>
    <w:rsid w:val="00A5587C"/>
    <w:rsid w:val="00A55F2A"/>
    <w:rsid w:val="00A565F9"/>
    <w:rsid w:val="00A572A2"/>
    <w:rsid w:val="00A57E9D"/>
    <w:rsid w:val="00A6036D"/>
    <w:rsid w:val="00A6096E"/>
    <w:rsid w:val="00A64689"/>
    <w:rsid w:val="00A708A5"/>
    <w:rsid w:val="00A74B68"/>
    <w:rsid w:val="00A74F18"/>
    <w:rsid w:val="00A75443"/>
    <w:rsid w:val="00A770A0"/>
    <w:rsid w:val="00A80F7B"/>
    <w:rsid w:val="00A8324C"/>
    <w:rsid w:val="00A83D07"/>
    <w:rsid w:val="00A83F22"/>
    <w:rsid w:val="00A8604D"/>
    <w:rsid w:val="00A869A6"/>
    <w:rsid w:val="00A900C6"/>
    <w:rsid w:val="00A917F9"/>
    <w:rsid w:val="00A9306F"/>
    <w:rsid w:val="00A955BD"/>
    <w:rsid w:val="00A969D3"/>
    <w:rsid w:val="00A97C4E"/>
    <w:rsid w:val="00AA0176"/>
    <w:rsid w:val="00AA2DB7"/>
    <w:rsid w:val="00AA3060"/>
    <w:rsid w:val="00AA6ADF"/>
    <w:rsid w:val="00AA715C"/>
    <w:rsid w:val="00AA77BC"/>
    <w:rsid w:val="00AB0783"/>
    <w:rsid w:val="00AB09A2"/>
    <w:rsid w:val="00AB0DDA"/>
    <w:rsid w:val="00AB2EAB"/>
    <w:rsid w:val="00AB3EAA"/>
    <w:rsid w:val="00AB49FB"/>
    <w:rsid w:val="00AB55D5"/>
    <w:rsid w:val="00AB6CFD"/>
    <w:rsid w:val="00AC0B4C"/>
    <w:rsid w:val="00AC2192"/>
    <w:rsid w:val="00AC2FC5"/>
    <w:rsid w:val="00AC3172"/>
    <w:rsid w:val="00AC34F8"/>
    <w:rsid w:val="00AC39CE"/>
    <w:rsid w:val="00AC3A9B"/>
    <w:rsid w:val="00AC45CA"/>
    <w:rsid w:val="00AC5DCB"/>
    <w:rsid w:val="00AD01C0"/>
    <w:rsid w:val="00AD4505"/>
    <w:rsid w:val="00AD7369"/>
    <w:rsid w:val="00AE066D"/>
    <w:rsid w:val="00AE116C"/>
    <w:rsid w:val="00AE44E6"/>
    <w:rsid w:val="00AE5A83"/>
    <w:rsid w:val="00AE5BB6"/>
    <w:rsid w:val="00AE684F"/>
    <w:rsid w:val="00AF07B4"/>
    <w:rsid w:val="00AF0856"/>
    <w:rsid w:val="00AF2758"/>
    <w:rsid w:val="00AF308F"/>
    <w:rsid w:val="00AF544F"/>
    <w:rsid w:val="00AF5549"/>
    <w:rsid w:val="00AF63AA"/>
    <w:rsid w:val="00AF78A1"/>
    <w:rsid w:val="00B00763"/>
    <w:rsid w:val="00B00FA3"/>
    <w:rsid w:val="00B01B17"/>
    <w:rsid w:val="00B03ACB"/>
    <w:rsid w:val="00B04507"/>
    <w:rsid w:val="00B04BBE"/>
    <w:rsid w:val="00B04CA7"/>
    <w:rsid w:val="00B05B87"/>
    <w:rsid w:val="00B12B36"/>
    <w:rsid w:val="00B12B39"/>
    <w:rsid w:val="00B14105"/>
    <w:rsid w:val="00B142E1"/>
    <w:rsid w:val="00B159F5"/>
    <w:rsid w:val="00B16298"/>
    <w:rsid w:val="00B16B7F"/>
    <w:rsid w:val="00B178A8"/>
    <w:rsid w:val="00B21305"/>
    <w:rsid w:val="00B226E6"/>
    <w:rsid w:val="00B23B41"/>
    <w:rsid w:val="00B24281"/>
    <w:rsid w:val="00B256DC"/>
    <w:rsid w:val="00B266AA"/>
    <w:rsid w:val="00B26B5E"/>
    <w:rsid w:val="00B27303"/>
    <w:rsid w:val="00B27475"/>
    <w:rsid w:val="00B30688"/>
    <w:rsid w:val="00B30756"/>
    <w:rsid w:val="00B3274B"/>
    <w:rsid w:val="00B36271"/>
    <w:rsid w:val="00B36E4D"/>
    <w:rsid w:val="00B41F7E"/>
    <w:rsid w:val="00B42313"/>
    <w:rsid w:val="00B442F4"/>
    <w:rsid w:val="00B45234"/>
    <w:rsid w:val="00B45C28"/>
    <w:rsid w:val="00B47709"/>
    <w:rsid w:val="00B54F4E"/>
    <w:rsid w:val="00B57BAB"/>
    <w:rsid w:val="00B6046A"/>
    <w:rsid w:val="00B606CE"/>
    <w:rsid w:val="00B620E0"/>
    <w:rsid w:val="00B63D2C"/>
    <w:rsid w:val="00B64578"/>
    <w:rsid w:val="00B64A4A"/>
    <w:rsid w:val="00B656CA"/>
    <w:rsid w:val="00B65C71"/>
    <w:rsid w:val="00B6685A"/>
    <w:rsid w:val="00B677FD"/>
    <w:rsid w:val="00B70832"/>
    <w:rsid w:val="00B7155F"/>
    <w:rsid w:val="00B756BA"/>
    <w:rsid w:val="00B80068"/>
    <w:rsid w:val="00B80B3D"/>
    <w:rsid w:val="00B8358A"/>
    <w:rsid w:val="00B83F68"/>
    <w:rsid w:val="00B84B30"/>
    <w:rsid w:val="00B85BCD"/>
    <w:rsid w:val="00B85FD0"/>
    <w:rsid w:val="00B86EFA"/>
    <w:rsid w:val="00B91C6F"/>
    <w:rsid w:val="00B9350F"/>
    <w:rsid w:val="00B948B9"/>
    <w:rsid w:val="00B9756E"/>
    <w:rsid w:val="00BA04FD"/>
    <w:rsid w:val="00BA39B8"/>
    <w:rsid w:val="00BA51F6"/>
    <w:rsid w:val="00BA526D"/>
    <w:rsid w:val="00BA7118"/>
    <w:rsid w:val="00BA736F"/>
    <w:rsid w:val="00BA7944"/>
    <w:rsid w:val="00BB1082"/>
    <w:rsid w:val="00BB2077"/>
    <w:rsid w:val="00BB3451"/>
    <w:rsid w:val="00BB3DF6"/>
    <w:rsid w:val="00BB6A58"/>
    <w:rsid w:val="00BC0497"/>
    <w:rsid w:val="00BC1E82"/>
    <w:rsid w:val="00BC31A9"/>
    <w:rsid w:val="00BC47D7"/>
    <w:rsid w:val="00BC7035"/>
    <w:rsid w:val="00BC7B99"/>
    <w:rsid w:val="00BD0AC2"/>
    <w:rsid w:val="00BD3021"/>
    <w:rsid w:val="00BD384A"/>
    <w:rsid w:val="00BD4FE1"/>
    <w:rsid w:val="00BD5C71"/>
    <w:rsid w:val="00BD7396"/>
    <w:rsid w:val="00BE015F"/>
    <w:rsid w:val="00BE0F8F"/>
    <w:rsid w:val="00BE26D5"/>
    <w:rsid w:val="00BE2700"/>
    <w:rsid w:val="00BE3E4F"/>
    <w:rsid w:val="00BE63BE"/>
    <w:rsid w:val="00BE663A"/>
    <w:rsid w:val="00BE6E69"/>
    <w:rsid w:val="00BE7C1D"/>
    <w:rsid w:val="00BF321C"/>
    <w:rsid w:val="00BF4336"/>
    <w:rsid w:val="00BF624B"/>
    <w:rsid w:val="00BF6F76"/>
    <w:rsid w:val="00BF710D"/>
    <w:rsid w:val="00C0030C"/>
    <w:rsid w:val="00C013ED"/>
    <w:rsid w:val="00C01903"/>
    <w:rsid w:val="00C019FE"/>
    <w:rsid w:val="00C0243E"/>
    <w:rsid w:val="00C029EC"/>
    <w:rsid w:val="00C0421C"/>
    <w:rsid w:val="00C055CB"/>
    <w:rsid w:val="00C13989"/>
    <w:rsid w:val="00C14948"/>
    <w:rsid w:val="00C1515C"/>
    <w:rsid w:val="00C161E8"/>
    <w:rsid w:val="00C163C2"/>
    <w:rsid w:val="00C16AB3"/>
    <w:rsid w:val="00C17B41"/>
    <w:rsid w:val="00C2182F"/>
    <w:rsid w:val="00C23530"/>
    <w:rsid w:val="00C24CED"/>
    <w:rsid w:val="00C2509D"/>
    <w:rsid w:val="00C2529F"/>
    <w:rsid w:val="00C25513"/>
    <w:rsid w:val="00C25F0B"/>
    <w:rsid w:val="00C27515"/>
    <w:rsid w:val="00C320B9"/>
    <w:rsid w:val="00C372D4"/>
    <w:rsid w:val="00C4099B"/>
    <w:rsid w:val="00C41010"/>
    <w:rsid w:val="00C418BB"/>
    <w:rsid w:val="00C44DA9"/>
    <w:rsid w:val="00C46B29"/>
    <w:rsid w:val="00C5118A"/>
    <w:rsid w:val="00C51A5D"/>
    <w:rsid w:val="00C5245A"/>
    <w:rsid w:val="00C5559B"/>
    <w:rsid w:val="00C571D1"/>
    <w:rsid w:val="00C57404"/>
    <w:rsid w:val="00C61B9C"/>
    <w:rsid w:val="00C61EB1"/>
    <w:rsid w:val="00C6310A"/>
    <w:rsid w:val="00C6425E"/>
    <w:rsid w:val="00C6496B"/>
    <w:rsid w:val="00C6628E"/>
    <w:rsid w:val="00C71803"/>
    <w:rsid w:val="00C73961"/>
    <w:rsid w:val="00C778C9"/>
    <w:rsid w:val="00C84FE6"/>
    <w:rsid w:val="00C865CA"/>
    <w:rsid w:val="00C872CB"/>
    <w:rsid w:val="00C874FD"/>
    <w:rsid w:val="00C92077"/>
    <w:rsid w:val="00C937EC"/>
    <w:rsid w:val="00C966C6"/>
    <w:rsid w:val="00C96AF0"/>
    <w:rsid w:val="00C96DC6"/>
    <w:rsid w:val="00CA1439"/>
    <w:rsid w:val="00CA1FEB"/>
    <w:rsid w:val="00CA5B83"/>
    <w:rsid w:val="00CA6387"/>
    <w:rsid w:val="00CA79CB"/>
    <w:rsid w:val="00CB1164"/>
    <w:rsid w:val="00CB1D7A"/>
    <w:rsid w:val="00CB5266"/>
    <w:rsid w:val="00CB54D2"/>
    <w:rsid w:val="00CB6708"/>
    <w:rsid w:val="00CC5F80"/>
    <w:rsid w:val="00CC781D"/>
    <w:rsid w:val="00CC7DAD"/>
    <w:rsid w:val="00CD08D6"/>
    <w:rsid w:val="00CD57BE"/>
    <w:rsid w:val="00CD6A37"/>
    <w:rsid w:val="00CD72F7"/>
    <w:rsid w:val="00CD7BC8"/>
    <w:rsid w:val="00CD7BE6"/>
    <w:rsid w:val="00CE05C6"/>
    <w:rsid w:val="00CE2AA5"/>
    <w:rsid w:val="00CE5129"/>
    <w:rsid w:val="00CF11D1"/>
    <w:rsid w:val="00CF2E23"/>
    <w:rsid w:val="00CF3332"/>
    <w:rsid w:val="00CF39C2"/>
    <w:rsid w:val="00CF3DCA"/>
    <w:rsid w:val="00CF3FC3"/>
    <w:rsid w:val="00CF5E12"/>
    <w:rsid w:val="00CF6CA0"/>
    <w:rsid w:val="00D01D7D"/>
    <w:rsid w:val="00D01FB4"/>
    <w:rsid w:val="00D028AC"/>
    <w:rsid w:val="00D02E41"/>
    <w:rsid w:val="00D03AE6"/>
    <w:rsid w:val="00D04283"/>
    <w:rsid w:val="00D0645A"/>
    <w:rsid w:val="00D06FB4"/>
    <w:rsid w:val="00D07CCD"/>
    <w:rsid w:val="00D104A0"/>
    <w:rsid w:val="00D11C49"/>
    <w:rsid w:val="00D22A7B"/>
    <w:rsid w:val="00D25FA4"/>
    <w:rsid w:val="00D260A4"/>
    <w:rsid w:val="00D30B7D"/>
    <w:rsid w:val="00D31E1A"/>
    <w:rsid w:val="00D33551"/>
    <w:rsid w:val="00D35919"/>
    <w:rsid w:val="00D36486"/>
    <w:rsid w:val="00D37B9A"/>
    <w:rsid w:val="00D406A3"/>
    <w:rsid w:val="00D4172F"/>
    <w:rsid w:val="00D42494"/>
    <w:rsid w:val="00D456FC"/>
    <w:rsid w:val="00D45C51"/>
    <w:rsid w:val="00D5277C"/>
    <w:rsid w:val="00D55E58"/>
    <w:rsid w:val="00D56A93"/>
    <w:rsid w:val="00D57478"/>
    <w:rsid w:val="00D57EE5"/>
    <w:rsid w:val="00D6079E"/>
    <w:rsid w:val="00D626D7"/>
    <w:rsid w:val="00D62F47"/>
    <w:rsid w:val="00D6599C"/>
    <w:rsid w:val="00D66718"/>
    <w:rsid w:val="00D6696F"/>
    <w:rsid w:val="00D67DAE"/>
    <w:rsid w:val="00D70E2E"/>
    <w:rsid w:val="00D710F6"/>
    <w:rsid w:val="00D731F5"/>
    <w:rsid w:val="00D75F8A"/>
    <w:rsid w:val="00D77BCD"/>
    <w:rsid w:val="00D8034A"/>
    <w:rsid w:val="00D81CAF"/>
    <w:rsid w:val="00D81F9F"/>
    <w:rsid w:val="00D9069F"/>
    <w:rsid w:val="00D9108F"/>
    <w:rsid w:val="00D91879"/>
    <w:rsid w:val="00D92137"/>
    <w:rsid w:val="00DA1645"/>
    <w:rsid w:val="00DA2676"/>
    <w:rsid w:val="00DA4D52"/>
    <w:rsid w:val="00DA5B4D"/>
    <w:rsid w:val="00DA66DB"/>
    <w:rsid w:val="00DB7A69"/>
    <w:rsid w:val="00DC308E"/>
    <w:rsid w:val="00DC34DC"/>
    <w:rsid w:val="00DC3C1D"/>
    <w:rsid w:val="00DC3F9A"/>
    <w:rsid w:val="00DC43B4"/>
    <w:rsid w:val="00DC4749"/>
    <w:rsid w:val="00DD0B36"/>
    <w:rsid w:val="00DD362D"/>
    <w:rsid w:val="00DD3D75"/>
    <w:rsid w:val="00DD5D53"/>
    <w:rsid w:val="00DE22E3"/>
    <w:rsid w:val="00DE3DC5"/>
    <w:rsid w:val="00DE3ED9"/>
    <w:rsid w:val="00DE5B13"/>
    <w:rsid w:val="00DE5F0F"/>
    <w:rsid w:val="00DE6220"/>
    <w:rsid w:val="00DE686A"/>
    <w:rsid w:val="00DE7971"/>
    <w:rsid w:val="00DF2F52"/>
    <w:rsid w:val="00DF4889"/>
    <w:rsid w:val="00DF49BA"/>
    <w:rsid w:val="00DF6730"/>
    <w:rsid w:val="00E0215B"/>
    <w:rsid w:val="00E025D0"/>
    <w:rsid w:val="00E03046"/>
    <w:rsid w:val="00E03C71"/>
    <w:rsid w:val="00E03E52"/>
    <w:rsid w:val="00E0570C"/>
    <w:rsid w:val="00E07192"/>
    <w:rsid w:val="00E07FEC"/>
    <w:rsid w:val="00E11319"/>
    <w:rsid w:val="00E1345A"/>
    <w:rsid w:val="00E16A91"/>
    <w:rsid w:val="00E20275"/>
    <w:rsid w:val="00E22207"/>
    <w:rsid w:val="00E23EC3"/>
    <w:rsid w:val="00E250C9"/>
    <w:rsid w:val="00E27DB7"/>
    <w:rsid w:val="00E27FC1"/>
    <w:rsid w:val="00E30537"/>
    <w:rsid w:val="00E31940"/>
    <w:rsid w:val="00E3220A"/>
    <w:rsid w:val="00E3356C"/>
    <w:rsid w:val="00E33E2C"/>
    <w:rsid w:val="00E34249"/>
    <w:rsid w:val="00E34C9F"/>
    <w:rsid w:val="00E34F5D"/>
    <w:rsid w:val="00E35256"/>
    <w:rsid w:val="00E404E0"/>
    <w:rsid w:val="00E43963"/>
    <w:rsid w:val="00E440AE"/>
    <w:rsid w:val="00E457D6"/>
    <w:rsid w:val="00E45C6D"/>
    <w:rsid w:val="00E47999"/>
    <w:rsid w:val="00E5281F"/>
    <w:rsid w:val="00E52AC8"/>
    <w:rsid w:val="00E536F6"/>
    <w:rsid w:val="00E53F79"/>
    <w:rsid w:val="00E54C12"/>
    <w:rsid w:val="00E57E9A"/>
    <w:rsid w:val="00E60700"/>
    <w:rsid w:val="00E6379D"/>
    <w:rsid w:val="00E63A4B"/>
    <w:rsid w:val="00E63D23"/>
    <w:rsid w:val="00E652CF"/>
    <w:rsid w:val="00E660B9"/>
    <w:rsid w:val="00E7040F"/>
    <w:rsid w:val="00E75309"/>
    <w:rsid w:val="00E763FF"/>
    <w:rsid w:val="00E800CD"/>
    <w:rsid w:val="00E80625"/>
    <w:rsid w:val="00E82570"/>
    <w:rsid w:val="00E827FF"/>
    <w:rsid w:val="00E82B19"/>
    <w:rsid w:val="00E8382A"/>
    <w:rsid w:val="00E83893"/>
    <w:rsid w:val="00E848E5"/>
    <w:rsid w:val="00E872CE"/>
    <w:rsid w:val="00E91F09"/>
    <w:rsid w:val="00E93872"/>
    <w:rsid w:val="00E954C2"/>
    <w:rsid w:val="00EA0905"/>
    <w:rsid w:val="00EA19DA"/>
    <w:rsid w:val="00EA26A3"/>
    <w:rsid w:val="00EA5C94"/>
    <w:rsid w:val="00EA7368"/>
    <w:rsid w:val="00EB23C3"/>
    <w:rsid w:val="00EB317C"/>
    <w:rsid w:val="00EB39E8"/>
    <w:rsid w:val="00EB67E0"/>
    <w:rsid w:val="00EC1AA6"/>
    <w:rsid w:val="00EC2590"/>
    <w:rsid w:val="00EC41E4"/>
    <w:rsid w:val="00EC5C47"/>
    <w:rsid w:val="00ED1DBF"/>
    <w:rsid w:val="00ED206E"/>
    <w:rsid w:val="00ED505C"/>
    <w:rsid w:val="00EE16F9"/>
    <w:rsid w:val="00EE29D9"/>
    <w:rsid w:val="00EE57D4"/>
    <w:rsid w:val="00EE6BA1"/>
    <w:rsid w:val="00EE6E7F"/>
    <w:rsid w:val="00EE7E97"/>
    <w:rsid w:val="00EF0E3F"/>
    <w:rsid w:val="00EF68BD"/>
    <w:rsid w:val="00EF7F06"/>
    <w:rsid w:val="00F00C03"/>
    <w:rsid w:val="00F02BC7"/>
    <w:rsid w:val="00F03397"/>
    <w:rsid w:val="00F04E25"/>
    <w:rsid w:val="00F0565D"/>
    <w:rsid w:val="00F10108"/>
    <w:rsid w:val="00F14030"/>
    <w:rsid w:val="00F14E08"/>
    <w:rsid w:val="00F174FD"/>
    <w:rsid w:val="00F177F9"/>
    <w:rsid w:val="00F20786"/>
    <w:rsid w:val="00F23757"/>
    <w:rsid w:val="00F254D9"/>
    <w:rsid w:val="00F256D2"/>
    <w:rsid w:val="00F27466"/>
    <w:rsid w:val="00F27ECE"/>
    <w:rsid w:val="00F30D64"/>
    <w:rsid w:val="00F30F82"/>
    <w:rsid w:val="00F3289D"/>
    <w:rsid w:val="00F3425D"/>
    <w:rsid w:val="00F36264"/>
    <w:rsid w:val="00F403FC"/>
    <w:rsid w:val="00F42535"/>
    <w:rsid w:val="00F4414D"/>
    <w:rsid w:val="00F456CF"/>
    <w:rsid w:val="00F4596F"/>
    <w:rsid w:val="00F50030"/>
    <w:rsid w:val="00F5015C"/>
    <w:rsid w:val="00F514CE"/>
    <w:rsid w:val="00F5159F"/>
    <w:rsid w:val="00F52666"/>
    <w:rsid w:val="00F5367C"/>
    <w:rsid w:val="00F54967"/>
    <w:rsid w:val="00F5614F"/>
    <w:rsid w:val="00F62955"/>
    <w:rsid w:val="00F636ED"/>
    <w:rsid w:val="00F66931"/>
    <w:rsid w:val="00F67100"/>
    <w:rsid w:val="00F679B6"/>
    <w:rsid w:val="00F70B4A"/>
    <w:rsid w:val="00F7541A"/>
    <w:rsid w:val="00F769C0"/>
    <w:rsid w:val="00F83330"/>
    <w:rsid w:val="00F83AB9"/>
    <w:rsid w:val="00F87768"/>
    <w:rsid w:val="00F87E2D"/>
    <w:rsid w:val="00F90FC2"/>
    <w:rsid w:val="00F918E9"/>
    <w:rsid w:val="00F924D7"/>
    <w:rsid w:val="00F94497"/>
    <w:rsid w:val="00F9661D"/>
    <w:rsid w:val="00FA1367"/>
    <w:rsid w:val="00FA14AA"/>
    <w:rsid w:val="00FA4391"/>
    <w:rsid w:val="00FA5E4B"/>
    <w:rsid w:val="00FA6FFE"/>
    <w:rsid w:val="00FB0167"/>
    <w:rsid w:val="00FB0F19"/>
    <w:rsid w:val="00FB23F3"/>
    <w:rsid w:val="00FB38A0"/>
    <w:rsid w:val="00FB5757"/>
    <w:rsid w:val="00FC3129"/>
    <w:rsid w:val="00FC3F61"/>
    <w:rsid w:val="00FC59EB"/>
    <w:rsid w:val="00FC5F62"/>
    <w:rsid w:val="00FD0CBB"/>
    <w:rsid w:val="00FD16DB"/>
    <w:rsid w:val="00FD44C7"/>
    <w:rsid w:val="00FD4B83"/>
    <w:rsid w:val="00FD6184"/>
    <w:rsid w:val="00FD6229"/>
    <w:rsid w:val="00FD7537"/>
    <w:rsid w:val="00FE0830"/>
    <w:rsid w:val="00FE30C3"/>
    <w:rsid w:val="00FE76F9"/>
    <w:rsid w:val="00FF036B"/>
    <w:rsid w:val="00FF126E"/>
    <w:rsid w:val="00FF2C79"/>
    <w:rsid w:val="00FF2E1F"/>
    <w:rsid w:val="00FF3FA7"/>
    <w:rsid w:val="00FF40E6"/>
    <w:rsid w:val="00FF45B0"/>
    <w:rsid w:val="00FF54FD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5CC2C"/>
  <w15:chartTrackingRefBased/>
  <w15:docId w15:val="{498145D2-6705-4FC7-93F4-2C2BB5FD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  <w:lang w:val="es-MX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Lucida Casual" w:hAnsi="Lucida Casual"/>
      <w:b/>
      <w:spacing w:val="5"/>
      <w:sz w:val="22"/>
      <w:szCs w:val="20"/>
      <w:lang w:val="es-ES_tradnl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Lucida Casual" w:hAnsi="Lucida Casual"/>
      <w:b/>
      <w:spacing w:val="5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 w:cs="Arial"/>
      <w:bCs/>
      <w:spacing w:val="5"/>
      <w:szCs w:val="20"/>
      <w:lang w:val="es-ES_tradnl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b/>
      <w:bCs/>
      <w:spacing w:val="5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rFonts w:ascii="Arial" w:hAnsi="Arial" w:cs="Arial"/>
      <w:spacing w:val="5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32"/>
      <w:lang w:val="es-MX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  <w:sz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after="120"/>
    </w:pPr>
  </w:style>
  <w:style w:type="paragraph" w:customStyle="1" w:styleId="Lneadereferencia">
    <w:name w:val="Línea de referencia"/>
    <w:basedOn w:val="Textoindependiente"/>
  </w:style>
  <w:style w:type="paragraph" w:customStyle="1" w:styleId="Nombredireccininterior">
    <w:name w:val="Nombre dirección interior"/>
    <w:basedOn w:val="Normal"/>
  </w:style>
  <w:style w:type="paragraph" w:customStyle="1" w:styleId="Direccininterior">
    <w:name w:val="Dirección interior"/>
    <w:basedOn w:val="Normal"/>
  </w:style>
  <w:style w:type="paragraph" w:styleId="Saludo">
    <w:name w:val="Salutation"/>
    <w:basedOn w:val="Normal"/>
    <w:next w:val="Normal"/>
  </w:style>
  <w:style w:type="paragraph" w:styleId="Fecha">
    <w:name w:val="Date"/>
    <w:basedOn w:val="Normal"/>
    <w:next w:val="Normal"/>
  </w:style>
  <w:style w:type="paragraph" w:styleId="Cierre">
    <w:name w:val="Closing"/>
    <w:basedOn w:val="Normal"/>
  </w:style>
  <w:style w:type="paragraph" w:styleId="Firma">
    <w:name w:val="Signature"/>
    <w:basedOn w:val="Normal"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ind w:left="900" w:hanging="900"/>
    </w:pPr>
  </w:style>
  <w:style w:type="paragraph" w:styleId="Textosinformato">
    <w:name w:val="Plain Text"/>
    <w:basedOn w:val="Normal"/>
    <w:rPr>
      <w:rFonts w:ascii="Courier New" w:hAnsi="Courier New"/>
      <w:snapToGrid w:val="0"/>
      <w:sz w:val="20"/>
      <w:szCs w:val="20"/>
      <w:lang w:val="en-US"/>
    </w:rPr>
  </w:style>
  <w:style w:type="paragraph" w:styleId="Textoindependiente2">
    <w:name w:val="Body Text 2"/>
    <w:basedOn w:val="Normal"/>
    <w:pPr>
      <w:ind w:right="142"/>
      <w:jc w:val="both"/>
    </w:pPr>
    <w:rPr>
      <w:rFonts w:ascii="Arial (W1)" w:hAnsi="Arial (W1)"/>
      <w:b/>
      <w:bCs/>
      <w:caps/>
      <w:sz w:val="22"/>
      <w:szCs w:val="20"/>
      <w:lang w:val="es-CO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lang w:val="es-MX"/>
    </w:rPr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paragraph" w:styleId="Textodebloque">
    <w:name w:val="Block Text"/>
    <w:basedOn w:val="Normal"/>
    <w:pPr>
      <w:tabs>
        <w:tab w:val="left" w:pos="864"/>
        <w:tab w:val="left" w:pos="1008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8064"/>
        <w:tab w:val="left" w:pos="8784"/>
        <w:tab w:val="left" w:pos="9504"/>
      </w:tabs>
      <w:ind w:left="720" w:right="-2" w:hanging="360"/>
      <w:jc w:val="both"/>
    </w:pPr>
    <w:rPr>
      <w:rFonts w:ascii="Arial" w:hAnsi="Arial" w:cs="Arial"/>
    </w:rPr>
  </w:style>
  <w:style w:type="paragraph" w:styleId="Sangra2detindependiente">
    <w:name w:val="Body Text Indent 2"/>
    <w:basedOn w:val="Normal"/>
    <w:pPr>
      <w:ind w:left="5664" w:hanging="5664"/>
      <w:jc w:val="both"/>
    </w:pPr>
    <w:rPr>
      <w:rFonts w:ascii="Arial" w:hAnsi="Arial" w:cs="Arial"/>
      <w:sz w:val="20"/>
      <w:lang w:val="es-MX"/>
    </w:rPr>
  </w:style>
  <w:style w:type="paragraph" w:customStyle="1" w:styleId="textos">
    <w:name w:val="textos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006699"/>
      <w:sz w:val="17"/>
      <w:szCs w:val="17"/>
    </w:rPr>
  </w:style>
  <w:style w:type="table" w:styleId="Tablaconcuadrcula">
    <w:name w:val="Table Grid"/>
    <w:basedOn w:val="Tablanormal"/>
    <w:rsid w:val="00071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msonormal">
    <w:name w:val="ec_msonormal"/>
    <w:basedOn w:val="Normal"/>
    <w:rsid w:val="00D731F5"/>
    <w:pPr>
      <w:spacing w:after="324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EB67E0"/>
    <w:pPr>
      <w:spacing w:before="100" w:beforeAutospacing="1" w:after="100" w:afterAutospacing="1"/>
    </w:pPr>
    <w:rPr>
      <w:lang w:val="es-CO" w:eastAsia="es-CO"/>
    </w:rPr>
  </w:style>
  <w:style w:type="character" w:customStyle="1" w:styleId="EncabezadoCar">
    <w:name w:val="Encabezado Car"/>
    <w:link w:val="Encabezado"/>
    <w:rsid w:val="00FF45B0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FF45B0"/>
    <w:rPr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F256D2"/>
    <w:rPr>
      <w:rFonts w:ascii="Calibri" w:hAnsi="Calibri"/>
      <w:sz w:val="22"/>
      <w:szCs w:val="22"/>
    </w:rPr>
  </w:style>
  <w:style w:type="character" w:styleId="Refdecomentario">
    <w:name w:val="annotation reference"/>
    <w:rsid w:val="003655E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655EB"/>
    <w:rPr>
      <w:sz w:val="20"/>
      <w:szCs w:val="20"/>
    </w:rPr>
  </w:style>
  <w:style w:type="character" w:customStyle="1" w:styleId="TextocomentarioCar">
    <w:name w:val="Texto comentario Car"/>
    <w:link w:val="Textocomentario"/>
    <w:rsid w:val="003655E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655EB"/>
    <w:rPr>
      <w:b/>
      <w:bCs/>
    </w:rPr>
  </w:style>
  <w:style w:type="character" w:customStyle="1" w:styleId="AsuntodelcomentarioCar">
    <w:name w:val="Asunto del comentario Car"/>
    <w:link w:val="Asuntodelcomentario"/>
    <w:rsid w:val="003655EB"/>
    <w:rPr>
      <w:b/>
      <w:bCs/>
      <w:lang w:val="es-ES" w:eastAsia="es-ES"/>
    </w:rPr>
  </w:style>
  <w:style w:type="paragraph" w:styleId="Prrafodelista">
    <w:name w:val="List Paragraph"/>
    <w:basedOn w:val="Normal"/>
    <w:uiPriority w:val="34"/>
    <w:qFormat/>
    <w:rsid w:val="00BC31A9"/>
    <w:pPr>
      <w:ind w:left="720"/>
      <w:contextualSpacing/>
    </w:pPr>
  </w:style>
  <w:style w:type="paragraph" w:styleId="Textonotapie">
    <w:name w:val="footnote text"/>
    <w:basedOn w:val="Normal"/>
    <w:link w:val="TextonotapieCar"/>
    <w:rsid w:val="00CA5B83"/>
    <w:rPr>
      <w:sz w:val="20"/>
      <w:szCs w:val="20"/>
    </w:rPr>
  </w:style>
  <w:style w:type="character" w:customStyle="1" w:styleId="TextonotapieCar">
    <w:name w:val="Texto nota pie Car"/>
    <w:link w:val="Textonotapie"/>
    <w:rsid w:val="00CA5B83"/>
    <w:rPr>
      <w:lang w:val="es-ES" w:eastAsia="es-ES"/>
    </w:rPr>
  </w:style>
  <w:style w:type="character" w:styleId="Refdenotaalpie">
    <w:name w:val="footnote reference"/>
    <w:rsid w:val="00CA5B83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3252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zapata.ELVALLE\Datos%20de%20programa\Microsoft\Plantillas\logo2004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537A-EFA1-436B-A633-A67D1D35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logo2004</Template>
  <TotalTime>89</TotalTime>
  <Pages>4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Santiago de Cali, 5 de Diciembre de 2000</vt:lpstr>
    </vt:vector>
  </TitlesOfParts>
  <Company>GOBERNACIÓN DEL VALLE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Santiago de Cali, 5 de Diciembre de 2000</dc:title>
  <dc:subject/>
  <dc:creator>fzapata</dc:creator>
  <cp:keywords/>
  <cp:lastModifiedBy>German  Castaneda</cp:lastModifiedBy>
  <cp:revision>18</cp:revision>
  <cp:lastPrinted>2026-02-11T21:43:00Z</cp:lastPrinted>
  <dcterms:created xsi:type="dcterms:W3CDTF">2024-10-21T20:48:00Z</dcterms:created>
  <dcterms:modified xsi:type="dcterms:W3CDTF">2026-02-11T21:43:00Z</dcterms:modified>
</cp:coreProperties>
</file>